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BA4E4" w14:textId="4FFD2546" w:rsidR="00D24BCB" w:rsidRPr="00C01F44" w:rsidRDefault="00E50CE4" w:rsidP="00267276">
      <w:pPr>
        <w:pStyle w:val="Graphicsanchor"/>
      </w:pPr>
      <w:r>
        <w:rPr>
          <w:iCs/>
          <w:noProof/>
          <w:color w:val="auto"/>
          <w:sz w:val="19"/>
        </w:rPr>
        <mc:AlternateContent>
          <mc:Choice Requires="wpg">
            <w:drawing>
              <wp:anchor distT="0" distB="0" distL="114300" distR="114300" simplePos="0" relativeHeight="251705344" behindDoc="1" locked="1" layoutInCell="1" allowOverlap="1" wp14:anchorId="6CD30490" wp14:editId="3D8BD635">
                <wp:simplePos x="0" y="0"/>
                <wp:positionH relativeFrom="column">
                  <wp:posOffset>-586740</wp:posOffset>
                </wp:positionH>
                <wp:positionV relativeFrom="page">
                  <wp:posOffset>8906510</wp:posOffset>
                </wp:positionV>
                <wp:extent cx="6702552" cy="694944"/>
                <wp:effectExtent l="0" t="0" r="3175" b="0"/>
                <wp:wrapNone/>
                <wp:docPr id="2058311226" name="Group 24" descr="Contact info icons"/>
                <wp:cNvGraphicFramePr/>
                <a:graphic xmlns:a="http://schemas.openxmlformats.org/drawingml/2006/main">
                  <a:graphicData uri="http://schemas.microsoft.com/office/word/2010/wordprocessingGroup">
                    <wpg:wgp>
                      <wpg:cNvGrpSpPr/>
                      <wpg:grpSpPr>
                        <a:xfrm>
                          <a:off x="0" y="0"/>
                          <a:ext cx="6702552" cy="694944"/>
                          <a:chOff x="0" y="0"/>
                          <a:chExt cx="6703070" cy="693174"/>
                        </a:xfrm>
                      </wpg:grpSpPr>
                      <wps:wsp>
                        <wps:cNvPr id="538232858" name="Rectangle 28"/>
                        <wps:cNvSpPr>
                          <a:spLocks noChangeArrowheads="1"/>
                        </wps:cNvSpPr>
                        <wps:spPr bwMode="auto">
                          <a:xfrm>
                            <a:off x="0" y="664634"/>
                            <a:ext cx="6698837" cy="28540"/>
                          </a:xfrm>
                          <a:prstGeom prst="rect">
                            <a:avLst/>
                          </a:prstGeom>
                          <a:solidFill>
                            <a:schemeClr val="accent3"/>
                          </a:solidFill>
                          <a:ln>
                            <a:noFill/>
                          </a:ln>
                        </wps:spPr>
                        <wps:bodyPr vert="horz" wrap="square" lIns="91440" tIns="45720" rIns="91440" bIns="45720" numCol="1" anchor="t" anchorCtr="0" compatLnSpc="1">
                          <a:prstTxWarp prst="textNoShape">
                            <a:avLst/>
                          </a:prstTxWarp>
                        </wps:bodyPr>
                      </wps:wsp>
                      <wps:wsp>
                        <wps:cNvPr id="1312917173" name="Rectangle 33"/>
                        <wps:cNvSpPr>
                          <a:spLocks noChangeArrowheads="1"/>
                        </wps:cNvSpPr>
                        <wps:spPr bwMode="auto">
                          <a:xfrm>
                            <a:off x="4233" y="0"/>
                            <a:ext cx="6698837" cy="13953"/>
                          </a:xfrm>
                          <a:prstGeom prst="rect">
                            <a:avLst/>
                          </a:prstGeom>
                          <a:solidFill>
                            <a:srgbClr val="D6D8DC"/>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29493278" name="Oval 16"/>
                        <wps:cNvSpPr>
                          <a:spLocks noChangeArrowheads="1"/>
                        </wps:cNvSpPr>
                        <wps:spPr bwMode="auto">
                          <a:xfrm>
                            <a:off x="4965700" y="169334"/>
                            <a:ext cx="326850" cy="329799"/>
                          </a:xfrm>
                          <a:prstGeom prst="ellipse">
                            <a:avLst/>
                          </a:prstGeom>
                          <a:solidFill>
                            <a:srgbClr val="E2E5E8"/>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68313690" name="Oval 16"/>
                        <wps:cNvSpPr>
                          <a:spLocks noChangeArrowheads="1"/>
                        </wps:cNvSpPr>
                        <wps:spPr bwMode="auto">
                          <a:xfrm>
                            <a:off x="2472266" y="160867"/>
                            <a:ext cx="326850" cy="329799"/>
                          </a:xfrm>
                          <a:prstGeom prst="ellipse">
                            <a:avLst/>
                          </a:prstGeom>
                          <a:solidFill>
                            <a:srgbClr val="E2E5E8"/>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16381836" name="Oval 16"/>
                        <wps:cNvSpPr>
                          <a:spLocks noChangeArrowheads="1"/>
                        </wps:cNvSpPr>
                        <wps:spPr bwMode="auto">
                          <a:xfrm>
                            <a:off x="368300" y="182034"/>
                            <a:ext cx="326850" cy="329799"/>
                          </a:xfrm>
                          <a:prstGeom prst="ellipse">
                            <a:avLst/>
                          </a:prstGeom>
                          <a:solidFill>
                            <a:srgbClr val="E2E5E8"/>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1051886845" name="Graphic 1" descr="Marker with solid fill"/>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5016500" y="220134"/>
                            <a:ext cx="228600" cy="228600"/>
                          </a:xfrm>
                          <a:prstGeom prst="rect">
                            <a:avLst/>
                          </a:prstGeom>
                        </pic:spPr>
                      </pic:pic>
                      <pic:pic xmlns:pic="http://schemas.openxmlformats.org/drawingml/2006/picture">
                        <pic:nvPicPr>
                          <pic:cNvPr id="1467714676" name="Graphic 1" descr="Internet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518833" y="211667"/>
                            <a:ext cx="228600" cy="228600"/>
                          </a:xfrm>
                          <a:prstGeom prst="rect">
                            <a:avLst/>
                          </a:prstGeom>
                        </pic:spPr>
                      </pic:pic>
                      <pic:pic xmlns:pic="http://schemas.openxmlformats.org/drawingml/2006/picture">
                        <pic:nvPicPr>
                          <pic:cNvPr id="18687506" name="Graphic 1" descr="Telephone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414866" y="232834"/>
                            <a:ext cx="228600" cy="2286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C55AF86" id="Group 24" o:spid="_x0000_s1026" alt="Contact info icons" style="position:absolute;margin-left:-46.2pt;margin-top:701.3pt;width:527.75pt;height:54.7pt;z-index:-251611136;mso-position-vertical-relative:page;mso-width-relative:margin;mso-height-relative:margin" coordsize="67030,693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">
                <v:rect id="Rectangle 28" o:spid="_x0000_s1027" style="position:absolute;top:6646;width:6698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" fillcolor="#b10f1f [3206]" stroked="f"/>
                <v:rect id="Rectangle 33" o:spid="_x0000_s1028" style="position:absolute;left:42;width:66988;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" fillcolor="#d6d8dc" stroked="f"/>
                <v:oval id="Oval 16" o:spid="_x0000_s1029" style="position:absolute;left:49657;top:1693;width:3268;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" fillcolor="#e2e5e8" stroked="f"/>
                <v:oval id="Oval 16" o:spid="_x0000_s1030" style="position:absolute;left:24722;top:1608;width:3269;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" fillcolor="#e2e5e8" stroked="f"/>
                <v:oval id="Oval 16" o:spid="_x0000_s1031" style="position:absolute;left:3683;top:1820;width:3268;height:3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" fillcolor="#e2e5e8"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 o:spid="_x0000_s1032" type="#_x0000_t75" alt="Marker with solid fill" style="position:absolute;left:50165;top:220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">
                  <v:imagedata r:id="rId13" o:title="Marker with solid fill"/>
                </v:shape>
                <v:shape id="Graphic 1" o:spid="_x0000_s1033" type="#_x0000_t75" alt="Internet with solid fill" style="position:absolute;left:25188;top:211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">
                  <v:imagedata r:id="rId14" o:title="Internet with solid fill"/>
                </v:shape>
                <v:shape id="Graphic 1" o:spid="_x0000_s1034" type="#_x0000_t75" alt="Telephone with solid fill" style="position:absolute;left:4148;top:232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">
                  <v:imagedata r:id="rId15" o:title="Telephone with solid fill"/>
                </v:shape>
                <w10:wrap anchory="page"/>
                <w10:anchorlock/>
              </v:group>
            </w:pict>
          </mc:Fallback>
        </mc:AlternateContent>
      </w:r>
      <w:r w:rsidR="00F26E54" w:rsidRPr="00F26E54">
        <w:t xml:space="preserve"> </w:t>
      </w:r>
      <w:r w:rsidR="00267276" w:rsidRPr="00267276">
        <w:rPr>
          <w:noProof/>
        </w:rPr>
        <mc:AlternateContent>
          <mc:Choice Requires="wpg">
            <w:drawing>
              <wp:anchor distT="0" distB="0" distL="114300" distR="114300" simplePos="0" relativeHeight="251679744" behindDoc="1" locked="1" layoutInCell="1" allowOverlap="1" wp14:anchorId="6B959885" wp14:editId="46711ABC">
                <wp:simplePos x="0" y="0"/>
                <wp:positionH relativeFrom="page">
                  <wp:posOffset>0</wp:posOffset>
                </wp:positionH>
                <wp:positionV relativeFrom="page">
                  <wp:posOffset>0</wp:posOffset>
                </wp:positionV>
                <wp:extent cx="7772400" cy="10058400"/>
                <wp:effectExtent l="0" t="0" r="0" b="0"/>
                <wp:wrapNone/>
                <wp:docPr id="622" name="Group 621">
                  <a:extLst xmlns:a="http://schemas.openxmlformats.org/drawingml/2006/main">
                    <a:ext uri="{FF2B5EF4-FFF2-40B4-BE49-F238E27FC236}">
                      <a16:creationId xmlns:a16="http://schemas.microsoft.com/office/drawing/2014/main" id="{37BD3480-1A1B-37A4-96EB-8EB9833156C1}"/>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2400" cy="10058400"/>
                          <a:chOff x="0" y="0"/>
                          <a:chExt cx="7772400" cy="10058400"/>
                        </a:xfrm>
                      </wpg:grpSpPr>
                      <wps:wsp>
                        <wps:cNvPr id="1992061493" name="Rectangle 1992061493">
                          <a:extLst>
                            <a:ext uri="{FF2B5EF4-FFF2-40B4-BE49-F238E27FC236}">
                              <a16:creationId xmlns:a16="http://schemas.microsoft.com/office/drawing/2014/main" id="{73BB498C-3955-6FA1-851F-393051F98222}"/>
                            </a:ext>
                          </a:extLst>
                        </wps:cNvPr>
                        <wps:cNvSpPr>
                          <a:spLocks/>
                        </wps:cNvSpPr>
                        <wps:spPr>
                          <a:xfrm>
                            <a:off x="0" y="0"/>
                            <a:ext cx="7772400" cy="100584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01616762" name="Freeform: Shape 1301616762">
                          <a:extLst>
                            <a:ext uri="{FF2B5EF4-FFF2-40B4-BE49-F238E27FC236}">
                              <a16:creationId xmlns:a16="http://schemas.microsoft.com/office/drawing/2014/main" id="{3200A2AB-4B3C-FCA2-D318-7ECD7F87B026}"/>
                            </a:ext>
                          </a:extLst>
                        </wps:cNvPr>
                        <wps:cNvSpPr>
                          <a:spLocks noChangeArrowheads="1"/>
                        </wps:cNvSpPr>
                        <wps:spPr bwMode="auto">
                          <a:xfrm>
                            <a:off x="4924424" y="0"/>
                            <a:ext cx="2847976" cy="2339340"/>
                          </a:xfrm>
                          <a:custGeom>
                            <a:avLst/>
                            <a:gdLst>
                              <a:gd name="connsiteX0" fmla="*/ 2414906 w 2847976"/>
                              <a:gd name="connsiteY0" fmla="*/ 2125344 h 2339340"/>
                              <a:gd name="connsiteX1" fmla="*/ 2523491 w 2847976"/>
                              <a:gd name="connsiteY1" fmla="*/ 2232342 h 2339340"/>
                              <a:gd name="connsiteX2" fmla="*/ 2414906 w 2847976"/>
                              <a:gd name="connsiteY2" fmla="*/ 2339340 h 2339340"/>
                              <a:gd name="connsiteX3" fmla="*/ 2306321 w 2847976"/>
                              <a:gd name="connsiteY3" fmla="*/ 2232342 h 2339340"/>
                              <a:gd name="connsiteX4" fmla="*/ 2414906 w 2847976"/>
                              <a:gd name="connsiteY4" fmla="*/ 2125344 h 2339340"/>
                              <a:gd name="connsiteX5" fmla="*/ 2038034 w 2847976"/>
                              <a:gd name="connsiteY5" fmla="*/ 2122169 h 2339340"/>
                              <a:gd name="connsiteX6" fmla="*/ 2144397 w 2847976"/>
                              <a:gd name="connsiteY6" fmla="*/ 2229167 h 2339340"/>
                              <a:gd name="connsiteX7" fmla="*/ 2038034 w 2847976"/>
                              <a:gd name="connsiteY7" fmla="*/ 2336165 h 2339340"/>
                              <a:gd name="connsiteX8" fmla="*/ 1931671 w 2847976"/>
                              <a:gd name="connsiteY8" fmla="*/ 2229167 h 2339340"/>
                              <a:gd name="connsiteX9" fmla="*/ 2038034 w 2847976"/>
                              <a:gd name="connsiteY9" fmla="*/ 2122169 h 2339340"/>
                              <a:gd name="connsiteX10" fmla="*/ 1653859 w 2847976"/>
                              <a:gd name="connsiteY10" fmla="*/ 2118994 h 2339340"/>
                              <a:gd name="connsiteX11" fmla="*/ 1728472 w 2847976"/>
                              <a:gd name="connsiteY11" fmla="*/ 2193607 h 2339340"/>
                              <a:gd name="connsiteX12" fmla="*/ 1653859 w 2847976"/>
                              <a:gd name="connsiteY12" fmla="*/ 2268220 h 2339340"/>
                              <a:gd name="connsiteX13" fmla="*/ 1579246 w 2847976"/>
                              <a:gd name="connsiteY13" fmla="*/ 2193607 h 2339340"/>
                              <a:gd name="connsiteX14" fmla="*/ 1653859 w 2847976"/>
                              <a:gd name="connsiteY14" fmla="*/ 2118994 h 2339340"/>
                              <a:gd name="connsiteX15" fmla="*/ 2738439 w 2847976"/>
                              <a:gd name="connsiteY15" fmla="*/ 2099944 h 2339340"/>
                              <a:gd name="connsiteX16" fmla="*/ 2809877 w 2847976"/>
                              <a:gd name="connsiteY16" fmla="*/ 2171382 h 2339340"/>
                              <a:gd name="connsiteX17" fmla="*/ 2738439 w 2847976"/>
                              <a:gd name="connsiteY17" fmla="*/ 2242820 h 2339340"/>
                              <a:gd name="connsiteX18" fmla="*/ 2667001 w 2847976"/>
                              <a:gd name="connsiteY18" fmla="*/ 2171382 h 2339340"/>
                              <a:gd name="connsiteX19" fmla="*/ 2738439 w 2847976"/>
                              <a:gd name="connsiteY19" fmla="*/ 2099944 h 2339340"/>
                              <a:gd name="connsiteX20" fmla="*/ 2397761 w 2847976"/>
                              <a:gd name="connsiteY20" fmla="*/ 1762124 h 2339340"/>
                              <a:gd name="connsiteX21" fmla="*/ 2506346 w 2847976"/>
                              <a:gd name="connsiteY21" fmla="*/ 1869122 h 2339340"/>
                              <a:gd name="connsiteX22" fmla="*/ 2397761 w 2847976"/>
                              <a:gd name="connsiteY22" fmla="*/ 1976120 h 2339340"/>
                              <a:gd name="connsiteX23" fmla="*/ 2289176 w 2847976"/>
                              <a:gd name="connsiteY23" fmla="*/ 1869122 h 2339340"/>
                              <a:gd name="connsiteX24" fmla="*/ 2397761 w 2847976"/>
                              <a:gd name="connsiteY24" fmla="*/ 1762124 h 2339340"/>
                              <a:gd name="connsiteX25" fmla="*/ 1285559 w 2847976"/>
                              <a:gd name="connsiteY25" fmla="*/ 1743074 h 2339340"/>
                              <a:gd name="connsiteX26" fmla="*/ 1379222 w 2847976"/>
                              <a:gd name="connsiteY26" fmla="*/ 1837372 h 2339340"/>
                              <a:gd name="connsiteX27" fmla="*/ 1285559 w 2847976"/>
                              <a:gd name="connsiteY27" fmla="*/ 1931670 h 2339340"/>
                              <a:gd name="connsiteX28" fmla="*/ 1191896 w 2847976"/>
                              <a:gd name="connsiteY28" fmla="*/ 1837372 h 2339340"/>
                              <a:gd name="connsiteX29" fmla="*/ 1285559 w 2847976"/>
                              <a:gd name="connsiteY29" fmla="*/ 1743074 h 2339340"/>
                              <a:gd name="connsiteX30" fmla="*/ 2020889 w 2847976"/>
                              <a:gd name="connsiteY30" fmla="*/ 1739899 h 2339340"/>
                              <a:gd name="connsiteX31" fmla="*/ 2127252 w 2847976"/>
                              <a:gd name="connsiteY31" fmla="*/ 1846897 h 2339340"/>
                              <a:gd name="connsiteX32" fmla="*/ 2020889 w 2847976"/>
                              <a:gd name="connsiteY32" fmla="*/ 1953895 h 2339340"/>
                              <a:gd name="connsiteX33" fmla="*/ 1914526 w 2847976"/>
                              <a:gd name="connsiteY33" fmla="*/ 1846897 h 2339340"/>
                              <a:gd name="connsiteX34" fmla="*/ 2020889 w 2847976"/>
                              <a:gd name="connsiteY34" fmla="*/ 1739899 h 2339340"/>
                              <a:gd name="connsiteX35" fmla="*/ 2750186 w 2847976"/>
                              <a:gd name="connsiteY35" fmla="*/ 1736724 h 2339340"/>
                              <a:gd name="connsiteX36" fmla="*/ 2826968 w 2847976"/>
                              <a:gd name="connsiteY36" fmla="*/ 1767877 h 2339340"/>
                              <a:gd name="connsiteX37" fmla="*/ 2847976 w 2847976"/>
                              <a:gd name="connsiteY37" fmla="*/ 1798399 h 2339340"/>
                              <a:gd name="connsiteX38" fmla="*/ 2847976 w 2847976"/>
                              <a:gd name="connsiteY38" fmla="*/ 1887775 h 2339340"/>
                              <a:gd name="connsiteX39" fmla="*/ 2826968 w 2847976"/>
                              <a:gd name="connsiteY39" fmla="*/ 1918297 h 2339340"/>
                              <a:gd name="connsiteX40" fmla="*/ 2750186 w 2847976"/>
                              <a:gd name="connsiteY40" fmla="*/ 1949450 h 2339340"/>
                              <a:gd name="connsiteX41" fmla="*/ 2641601 w 2847976"/>
                              <a:gd name="connsiteY41" fmla="*/ 1843087 h 2339340"/>
                              <a:gd name="connsiteX42" fmla="*/ 2750186 w 2847976"/>
                              <a:gd name="connsiteY42" fmla="*/ 1736724 h 2339340"/>
                              <a:gd name="connsiteX43" fmla="*/ 1652906 w 2847976"/>
                              <a:gd name="connsiteY43" fmla="*/ 1736724 h 2339340"/>
                              <a:gd name="connsiteX44" fmla="*/ 1761491 w 2847976"/>
                              <a:gd name="connsiteY44" fmla="*/ 1845309 h 2339340"/>
                              <a:gd name="connsiteX45" fmla="*/ 1652906 w 2847976"/>
                              <a:gd name="connsiteY45" fmla="*/ 1953894 h 2339340"/>
                              <a:gd name="connsiteX46" fmla="*/ 1544321 w 2847976"/>
                              <a:gd name="connsiteY46" fmla="*/ 1845309 h 2339340"/>
                              <a:gd name="connsiteX47" fmla="*/ 1652906 w 2847976"/>
                              <a:gd name="connsiteY47" fmla="*/ 1736724 h 2339340"/>
                              <a:gd name="connsiteX48" fmla="*/ 2414906 w 2847976"/>
                              <a:gd name="connsiteY48" fmla="*/ 1398269 h 2339340"/>
                              <a:gd name="connsiteX49" fmla="*/ 2523491 w 2847976"/>
                              <a:gd name="connsiteY49" fmla="*/ 1505267 h 2339340"/>
                              <a:gd name="connsiteX50" fmla="*/ 2414906 w 2847976"/>
                              <a:gd name="connsiteY50" fmla="*/ 1612265 h 2339340"/>
                              <a:gd name="connsiteX51" fmla="*/ 2306321 w 2847976"/>
                              <a:gd name="connsiteY51" fmla="*/ 1505267 h 2339340"/>
                              <a:gd name="connsiteX52" fmla="*/ 2414906 w 2847976"/>
                              <a:gd name="connsiteY52" fmla="*/ 1398269 h 2339340"/>
                              <a:gd name="connsiteX53" fmla="*/ 1652906 w 2847976"/>
                              <a:gd name="connsiteY53" fmla="*/ 1387474 h 2339340"/>
                              <a:gd name="connsiteX54" fmla="*/ 1761491 w 2847976"/>
                              <a:gd name="connsiteY54" fmla="*/ 1494472 h 2339340"/>
                              <a:gd name="connsiteX55" fmla="*/ 1652906 w 2847976"/>
                              <a:gd name="connsiteY55" fmla="*/ 1601470 h 2339340"/>
                              <a:gd name="connsiteX56" fmla="*/ 1544321 w 2847976"/>
                              <a:gd name="connsiteY56" fmla="*/ 1494472 h 2339340"/>
                              <a:gd name="connsiteX57" fmla="*/ 1652906 w 2847976"/>
                              <a:gd name="connsiteY57" fmla="*/ 1387474 h 2339340"/>
                              <a:gd name="connsiteX58" fmla="*/ 2038034 w 2847976"/>
                              <a:gd name="connsiteY58" fmla="*/ 1384299 h 2339340"/>
                              <a:gd name="connsiteX59" fmla="*/ 2144397 w 2847976"/>
                              <a:gd name="connsiteY59" fmla="*/ 1490662 h 2339340"/>
                              <a:gd name="connsiteX60" fmla="*/ 2038034 w 2847976"/>
                              <a:gd name="connsiteY60" fmla="*/ 1597025 h 2339340"/>
                              <a:gd name="connsiteX61" fmla="*/ 1931671 w 2847976"/>
                              <a:gd name="connsiteY61" fmla="*/ 1490662 h 2339340"/>
                              <a:gd name="connsiteX62" fmla="*/ 2038034 w 2847976"/>
                              <a:gd name="connsiteY62" fmla="*/ 1384299 h 2339340"/>
                              <a:gd name="connsiteX63" fmla="*/ 910908 w 2847976"/>
                              <a:gd name="connsiteY63" fmla="*/ 1365250 h 2339340"/>
                              <a:gd name="connsiteX64" fmla="*/ 1004571 w 2847976"/>
                              <a:gd name="connsiteY64" fmla="*/ 1458913 h 2339340"/>
                              <a:gd name="connsiteX65" fmla="*/ 910908 w 2847976"/>
                              <a:gd name="connsiteY65" fmla="*/ 1552576 h 2339340"/>
                              <a:gd name="connsiteX66" fmla="*/ 817245 w 2847976"/>
                              <a:gd name="connsiteY66" fmla="*/ 1458913 h 2339340"/>
                              <a:gd name="connsiteX67" fmla="*/ 910908 w 2847976"/>
                              <a:gd name="connsiteY67" fmla="*/ 1365250 h 2339340"/>
                              <a:gd name="connsiteX68" fmla="*/ 1285559 w 2847976"/>
                              <a:gd name="connsiteY68" fmla="*/ 1356994 h 2339340"/>
                              <a:gd name="connsiteX69" fmla="*/ 1379222 w 2847976"/>
                              <a:gd name="connsiteY69" fmla="*/ 1450657 h 2339340"/>
                              <a:gd name="connsiteX70" fmla="*/ 1285559 w 2847976"/>
                              <a:gd name="connsiteY70" fmla="*/ 1544320 h 2339340"/>
                              <a:gd name="connsiteX71" fmla="*/ 1191896 w 2847976"/>
                              <a:gd name="connsiteY71" fmla="*/ 1450657 h 2339340"/>
                              <a:gd name="connsiteX72" fmla="*/ 1285559 w 2847976"/>
                              <a:gd name="connsiteY72" fmla="*/ 1356994 h 2339340"/>
                              <a:gd name="connsiteX73" fmla="*/ 2770506 w 2847976"/>
                              <a:gd name="connsiteY73" fmla="*/ 1349374 h 2339340"/>
                              <a:gd name="connsiteX74" fmla="*/ 2847288 w 2847976"/>
                              <a:gd name="connsiteY74" fmla="*/ 1380713 h 2339340"/>
                              <a:gd name="connsiteX75" fmla="*/ 2847976 w 2847976"/>
                              <a:gd name="connsiteY75" fmla="*/ 1381720 h 2339340"/>
                              <a:gd name="connsiteX76" fmla="*/ 2847976 w 2847976"/>
                              <a:gd name="connsiteY76" fmla="*/ 1531024 h 2339340"/>
                              <a:gd name="connsiteX77" fmla="*/ 2847288 w 2847976"/>
                              <a:gd name="connsiteY77" fmla="*/ 1532031 h 2339340"/>
                              <a:gd name="connsiteX78" fmla="*/ 2770506 w 2847976"/>
                              <a:gd name="connsiteY78" fmla="*/ 1563370 h 2339340"/>
                              <a:gd name="connsiteX79" fmla="*/ 2661921 w 2847976"/>
                              <a:gd name="connsiteY79" fmla="*/ 1456372 h 2339340"/>
                              <a:gd name="connsiteX80" fmla="*/ 2770506 w 2847976"/>
                              <a:gd name="connsiteY80" fmla="*/ 1349374 h 2339340"/>
                              <a:gd name="connsiteX81" fmla="*/ 511493 w 2847976"/>
                              <a:gd name="connsiteY81" fmla="*/ 1019175 h 2339340"/>
                              <a:gd name="connsiteX82" fmla="*/ 577216 w 2847976"/>
                              <a:gd name="connsiteY82" fmla="*/ 1084898 h 2339340"/>
                              <a:gd name="connsiteX83" fmla="*/ 511493 w 2847976"/>
                              <a:gd name="connsiteY83" fmla="*/ 1150621 h 2339340"/>
                              <a:gd name="connsiteX84" fmla="*/ 445770 w 2847976"/>
                              <a:gd name="connsiteY84" fmla="*/ 1084898 h 2339340"/>
                              <a:gd name="connsiteX85" fmla="*/ 511493 w 2847976"/>
                              <a:gd name="connsiteY85" fmla="*/ 1019175 h 2339340"/>
                              <a:gd name="connsiteX86" fmla="*/ 2414906 w 2847976"/>
                              <a:gd name="connsiteY86" fmla="*/ 1015999 h 2339340"/>
                              <a:gd name="connsiteX87" fmla="*/ 2523491 w 2847976"/>
                              <a:gd name="connsiteY87" fmla="*/ 1122997 h 2339340"/>
                              <a:gd name="connsiteX88" fmla="*/ 2414906 w 2847976"/>
                              <a:gd name="connsiteY88" fmla="*/ 1229995 h 2339340"/>
                              <a:gd name="connsiteX89" fmla="*/ 2306321 w 2847976"/>
                              <a:gd name="connsiteY89" fmla="*/ 1122997 h 2339340"/>
                              <a:gd name="connsiteX90" fmla="*/ 2414906 w 2847976"/>
                              <a:gd name="connsiteY90" fmla="*/ 1015999 h 2339340"/>
                              <a:gd name="connsiteX91" fmla="*/ 2038034 w 2847976"/>
                              <a:gd name="connsiteY91" fmla="*/ 1015999 h 2339340"/>
                              <a:gd name="connsiteX92" fmla="*/ 2144397 w 2847976"/>
                              <a:gd name="connsiteY92" fmla="*/ 1122997 h 2339340"/>
                              <a:gd name="connsiteX93" fmla="*/ 2038034 w 2847976"/>
                              <a:gd name="connsiteY93" fmla="*/ 1229995 h 2339340"/>
                              <a:gd name="connsiteX94" fmla="*/ 1931671 w 2847976"/>
                              <a:gd name="connsiteY94" fmla="*/ 1122997 h 2339340"/>
                              <a:gd name="connsiteX95" fmla="*/ 2038034 w 2847976"/>
                              <a:gd name="connsiteY95" fmla="*/ 1015999 h 2339340"/>
                              <a:gd name="connsiteX96" fmla="*/ 1652906 w 2847976"/>
                              <a:gd name="connsiteY96" fmla="*/ 1004569 h 2339340"/>
                              <a:gd name="connsiteX97" fmla="*/ 1761491 w 2847976"/>
                              <a:gd name="connsiteY97" fmla="*/ 1111567 h 2339340"/>
                              <a:gd name="connsiteX98" fmla="*/ 1652906 w 2847976"/>
                              <a:gd name="connsiteY98" fmla="*/ 1218565 h 2339340"/>
                              <a:gd name="connsiteX99" fmla="*/ 1544321 w 2847976"/>
                              <a:gd name="connsiteY99" fmla="*/ 1111567 h 2339340"/>
                              <a:gd name="connsiteX100" fmla="*/ 1652906 w 2847976"/>
                              <a:gd name="connsiteY100" fmla="*/ 1004569 h 2339340"/>
                              <a:gd name="connsiteX101" fmla="*/ 910908 w 2847976"/>
                              <a:gd name="connsiteY101" fmla="*/ 993775 h 2339340"/>
                              <a:gd name="connsiteX102" fmla="*/ 1004571 w 2847976"/>
                              <a:gd name="connsiteY102" fmla="*/ 1087438 h 2339340"/>
                              <a:gd name="connsiteX103" fmla="*/ 910908 w 2847976"/>
                              <a:gd name="connsiteY103" fmla="*/ 1181101 h 2339340"/>
                              <a:gd name="connsiteX104" fmla="*/ 817245 w 2847976"/>
                              <a:gd name="connsiteY104" fmla="*/ 1087438 h 2339340"/>
                              <a:gd name="connsiteX105" fmla="*/ 910908 w 2847976"/>
                              <a:gd name="connsiteY105" fmla="*/ 993775 h 2339340"/>
                              <a:gd name="connsiteX106" fmla="*/ 2777174 w 2847976"/>
                              <a:gd name="connsiteY106" fmla="*/ 985519 h 2339340"/>
                              <a:gd name="connsiteX107" fmla="*/ 2818823 w 2847976"/>
                              <a:gd name="connsiteY107" fmla="*/ 993928 h 2339340"/>
                              <a:gd name="connsiteX108" fmla="*/ 2847976 w 2847976"/>
                              <a:gd name="connsiteY108" fmla="*/ 1013584 h 2339340"/>
                              <a:gd name="connsiteX109" fmla="*/ 2847976 w 2847976"/>
                              <a:gd name="connsiteY109" fmla="*/ 1171451 h 2339340"/>
                              <a:gd name="connsiteX110" fmla="*/ 2818823 w 2847976"/>
                              <a:gd name="connsiteY110" fmla="*/ 1191107 h 2339340"/>
                              <a:gd name="connsiteX111" fmla="*/ 2777174 w 2847976"/>
                              <a:gd name="connsiteY111" fmla="*/ 1199515 h 2339340"/>
                              <a:gd name="connsiteX112" fmla="*/ 2670176 w 2847976"/>
                              <a:gd name="connsiteY112" fmla="*/ 1092517 h 2339340"/>
                              <a:gd name="connsiteX113" fmla="*/ 2777174 w 2847976"/>
                              <a:gd name="connsiteY113" fmla="*/ 985519 h 2339340"/>
                              <a:gd name="connsiteX114" fmla="*/ 1285559 w 2847976"/>
                              <a:gd name="connsiteY114" fmla="*/ 985519 h 2339340"/>
                              <a:gd name="connsiteX115" fmla="*/ 1379222 w 2847976"/>
                              <a:gd name="connsiteY115" fmla="*/ 1079182 h 2339340"/>
                              <a:gd name="connsiteX116" fmla="*/ 1285559 w 2847976"/>
                              <a:gd name="connsiteY116" fmla="*/ 1172845 h 2339340"/>
                              <a:gd name="connsiteX117" fmla="*/ 1191896 w 2847976"/>
                              <a:gd name="connsiteY117" fmla="*/ 1079182 h 2339340"/>
                              <a:gd name="connsiteX118" fmla="*/ 1285559 w 2847976"/>
                              <a:gd name="connsiteY118" fmla="*/ 985519 h 2339340"/>
                              <a:gd name="connsiteX119" fmla="*/ 1652906 w 2847976"/>
                              <a:gd name="connsiteY119" fmla="*/ 655319 h 2339340"/>
                              <a:gd name="connsiteX120" fmla="*/ 1761491 w 2847976"/>
                              <a:gd name="connsiteY120" fmla="*/ 762317 h 2339340"/>
                              <a:gd name="connsiteX121" fmla="*/ 1652906 w 2847976"/>
                              <a:gd name="connsiteY121" fmla="*/ 869315 h 2339340"/>
                              <a:gd name="connsiteX122" fmla="*/ 1544321 w 2847976"/>
                              <a:gd name="connsiteY122" fmla="*/ 762317 h 2339340"/>
                              <a:gd name="connsiteX123" fmla="*/ 1652906 w 2847976"/>
                              <a:gd name="connsiteY123" fmla="*/ 655319 h 2339340"/>
                              <a:gd name="connsiteX124" fmla="*/ 2038034 w 2847976"/>
                              <a:gd name="connsiteY124" fmla="*/ 644524 h 2339340"/>
                              <a:gd name="connsiteX125" fmla="*/ 2144397 w 2847976"/>
                              <a:gd name="connsiteY125" fmla="*/ 751522 h 2339340"/>
                              <a:gd name="connsiteX126" fmla="*/ 2038034 w 2847976"/>
                              <a:gd name="connsiteY126" fmla="*/ 858520 h 2339340"/>
                              <a:gd name="connsiteX127" fmla="*/ 1931671 w 2847976"/>
                              <a:gd name="connsiteY127" fmla="*/ 751522 h 2339340"/>
                              <a:gd name="connsiteX128" fmla="*/ 2038034 w 2847976"/>
                              <a:gd name="connsiteY128" fmla="*/ 644524 h 2339340"/>
                              <a:gd name="connsiteX129" fmla="*/ 2427924 w 2847976"/>
                              <a:gd name="connsiteY129" fmla="*/ 629919 h 2339340"/>
                              <a:gd name="connsiteX130" fmla="*/ 2534922 w 2847976"/>
                              <a:gd name="connsiteY130" fmla="*/ 736282 h 2339340"/>
                              <a:gd name="connsiteX131" fmla="*/ 2427924 w 2847976"/>
                              <a:gd name="connsiteY131" fmla="*/ 842645 h 2339340"/>
                              <a:gd name="connsiteX132" fmla="*/ 2320926 w 2847976"/>
                              <a:gd name="connsiteY132" fmla="*/ 736282 h 2339340"/>
                              <a:gd name="connsiteX133" fmla="*/ 2427924 w 2847976"/>
                              <a:gd name="connsiteY133" fmla="*/ 629919 h 2339340"/>
                              <a:gd name="connsiteX134" fmla="*/ 511493 w 2847976"/>
                              <a:gd name="connsiteY134" fmla="*/ 625475 h 2339340"/>
                              <a:gd name="connsiteX135" fmla="*/ 577216 w 2847976"/>
                              <a:gd name="connsiteY135" fmla="*/ 691198 h 2339340"/>
                              <a:gd name="connsiteX136" fmla="*/ 511493 w 2847976"/>
                              <a:gd name="connsiteY136" fmla="*/ 756921 h 2339340"/>
                              <a:gd name="connsiteX137" fmla="*/ 445770 w 2847976"/>
                              <a:gd name="connsiteY137" fmla="*/ 691198 h 2339340"/>
                              <a:gd name="connsiteX138" fmla="*/ 511493 w 2847976"/>
                              <a:gd name="connsiteY138" fmla="*/ 625475 h 2339340"/>
                              <a:gd name="connsiteX139" fmla="*/ 910908 w 2847976"/>
                              <a:gd name="connsiteY139" fmla="*/ 622300 h 2339340"/>
                              <a:gd name="connsiteX140" fmla="*/ 1004571 w 2847976"/>
                              <a:gd name="connsiteY140" fmla="*/ 715963 h 2339340"/>
                              <a:gd name="connsiteX141" fmla="*/ 910908 w 2847976"/>
                              <a:gd name="connsiteY141" fmla="*/ 809626 h 2339340"/>
                              <a:gd name="connsiteX142" fmla="*/ 817245 w 2847976"/>
                              <a:gd name="connsiteY142" fmla="*/ 715963 h 2339340"/>
                              <a:gd name="connsiteX143" fmla="*/ 910908 w 2847976"/>
                              <a:gd name="connsiteY143" fmla="*/ 622300 h 2339340"/>
                              <a:gd name="connsiteX144" fmla="*/ 1285559 w 2847976"/>
                              <a:gd name="connsiteY144" fmla="*/ 619124 h 2339340"/>
                              <a:gd name="connsiteX145" fmla="*/ 1379222 w 2847976"/>
                              <a:gd name="connsiteY145" fmla="*/ 712787 h 2339340"/>
                              <a:gd name="connsiteX146" fmla="*/ 1285559 w 2847976"/>
                              <a:gd name="connsiteY146" fmla="*/ 806450 h 2339340"/>
                              <a:gd name="connsiteX147" fmla="*/ 1191896 w 2847976"/>
                              <a:gd name="connsiteY147" fmla="*/ 712787 h 2339340"/>
                              <a:gd name="connsiteX148" fmla="*/ 1285559 w 2847976"/>
                              <a:gd name="connsiteY148" fmla="*/ 619124 h 2339340"/>
                              <a:gd name="connsiteX149" fmla="*/ 2773364 w 2847976"/>
                              <a:gd name="connsiteY149" fmla="*/ 607694 h 2339340"/>
                              <a:gd name="connsiteX150" fmla="*/ 2814766 w 2847976"/>
                              <a:gd name="connsiteY150" fmla="*/ 616053 h 2339340"/>
                              <a:gd name="connsiteX151" fmla="*/ 2847976 w 2847976"/>
                              <a:gd name="connsiteY151" fmla="*/ 638444 h 2339340"/>
                              <a:gd name="connsiteX152" fmla="*/ 2847976 w 2847976"/>
                              <a:gd name="connsiteY152" fmla="*/ 789671 h 2339340"/>
                              <a:gd name="connsiteX153" fmla="*/ 2814766 w 2847976"/>
                              <a:gd name="connsiteY153" fmla="*/ 812062 h 2339340"/>
                              <a:gd name="connsiteX154" fmla="*/ 2773364 w 2847976"/>
                              <a:gd name="connsiteY154" fmla="*/ 820420 h 2339340"/>
                              <a:gd name="connsiteX155" fmla="*/ 2667001 w 2847976"/>
                              <a:gd name="connsiteY155" fmla="*/ 714057 h 2339340"/>
                              <a:gd name="connsiteX156" fmla="*/ 2773364 w 2847976"/>
                              <a:gd name="connsiteY156" fmla="*/ 607694 h 2339340"/>
                              <a:gd name="connsiteX157" fmla="*/ 65723 w 2847976"/>
                              <a:gd name="connsiteY157" fmla="*/ 542925 h 2339340"/>
                              <a:gd name="connsiteX158" fmla="*/ 131446 w 2847976"/>
                              <a:gd name="connsiteY158" fmla="*/ 608648 h 2339340"/>
                              <a:gd name="connsiteX159" fmla="*/ 65723 w 2847976"/>
                              <a:gd name="connsiteY159" fmla="*/ 674371 h 2339340"/>
                              <a:gd name="connsiteX160" fmla="*/ 0 w 2847976"/>
                              <a:gd name="connsiteY160" fmla="*/ 608648 h 2339340"/>
                              <a:gd name="connsiteX161" fmla="*/ 65723 w 2847976"/>
                              <a:gd name="connsiteY161" fmla="*/ 542925 h 2339340"/>
                              <a:gd name="connsiteX162" fmla="*/ 511493 w 2847976"/>
                              <a:gd name="connsiteY162" fmla="*/ 321945 h 2339340"/>
                              <a:gd name="connsiteX163" fmla="*/ 577216 w 2847976"/>
                              <a:gd name="connsiteY163" fmla="*/ 387668 h 2339340"/>
                              <a:gd name="connsiteX164" fmla="*/ 511493 w 2847976"/>
                              <a:gd name="connsiteY164" fmla="*/ 453391 h 2339340"/>
                              <a:gd name="connsiteX165" fmla="*/ 445770 w 2847976"/>
                              <a:gd name="connsiteY165" fmla="*/ 387668 h 2339340"/>
                              <a:gd name="connsiteX166" fmla="*/ 511493 w 2847976"/>
                              <a:gd name="connsiteY166" fmla="*/ 321945 h 2339340"/>
                              <a:gd name="connsiteX167" fmla="*/ 1652906 w 2847976"/>
                              <a:gd name="connsiteY167" fmla="*/ 314324 h 2339340"/>
                              <a:gd name="connsiteX168" fmla="*/ 1761491 w 2847976"/>
                              <a:gd name="connsiteY168" fmla="*/ 421322 h 2339340"/>
                              <a:gd name="connsiteX169" fmla="*/ 1652906 w 2847976"/>
                              <a:gd name="connsiteY169" fmla="*/ 528320 h 2339340"/>
                              <a:gd name="connsiteX170" fmla="*/ 1544321 w 2847976"/>
                              <a:gd name="connsiteY170" fmla="*/ 421322 h 2339340"/>
                              <a:gd name="connsiteX171" fmla="*/ 1652906 w 2847976"/>
                              <a:gd name="connsiteY171" fmla="*/ 314324 h 2339340"/>
                              <a:gd name="connsiteX172" fmla="*/ 910908 w 2847976"/>
                              <a:gd name="connsiteY172" fmla="*/ 307975 h 2339340"/>
                              <a:gd name="connsiteX173" fmla="*/ 1004571 w 2847976"/>
                              <a:gd name="connsiteY173" fmla="*/ 401638 h 2339340"/>
                              <a:gd name="connsiteX174" fmla="*/ 910908 w 2847976"/>
                              <a:gd name="connsiteY174" fmla="*/ 495301 h 2339340"/>
                              <a:gd name="connsiteX175" fmla="*/ 817245 w 2847976"/>
                              <a:gd name="connsiteY175" fmla="*/ 401638 h 2339340"/>
                              <a:gd name="connsiteX176" fmla="*/ 910908 w 2847976"/>
                              <a:gd name="connsiteY176" fmla="*/ 307975 h 2339340"/>
                              <a:gd name="connsiteX177" fmla="*/ 1285559 w 2847976"/>
                              <a:gd name="connsiteY177" fmla="*/ 299719 h 2339340"/>
                              <a:gd name="connsiteX178" fmla="*/ 1379222 w 2847976"/>
                              <a:gd name="connsiteY178" fmla="*/ 393382 h 2339340"/>
                              <a:gd name="connsiteX179" fmla="*/ 1285559 w 2847976"/>
                              <a:gd name="connsiteY179" fmla="*/ 487045 h 2339340"/>
                              <a:gd name="connsiteX180" fmla="*/ 1191896 w 2847976"/>
                              <a:gd name="connsiteY180" fmla="*/ 393382 h 2339340"/>
                              <a:gd name="connsiteX181" fmla="*/ 1285559 w 2847976"/>
                              <a:gd name="connsiteY181" fmla="*/ 299719 h 2339340"/>
                              <a:gd name="connsiteX182" fmla="*/ 2787969 w 2847976"/>
                              <a:gd name="connsiteY182" fmla="*/ 288924 h 2339340"/>
                              <a:gd name="connsiteX183" fmla="*/ 2829618 w 2847976"/>
                              <a:gd name="connsiteY183" fmla="*/ 297283 h 2339340"/>
                              <a:gd name="connsiteX184" fmla="*/ 2847976 w 2847976"/>
                              <a:gd name="connsiteY184" fmla="*/ 309587 h 2339340"/>
                              <a:gd name="connsiteX185" fmla="*/ 2847976 w 2847976"/>
                              <a:gd name="connsiteY185" fmla="*/ 480988 h 2339340"/>
                              <a:gd name="connsiteX186" fmla="*/ 2829618 w 2847976"/>
                              <a:gd name="connsiteY186" fmla="*/ 493292 h 2339340"/>
                              <a:gd name="connsiteX187" fmla="*/ 2787969 w 2847976"/>
                              <a:gd name="connsiteY187" fmla="*/ 501651 h 2339340"/>
                              <a:gd name="connsiteX188" fmla="*/ 2680971 w 2847976"/>
                              <a:gd name="connsiteY188" fmla="*/ 395287 h 2339340"/>
                              <a:gd name="connsiteX189" fmla="*/ 2787969 w 2847976"/>
                              <a:gd name="connsiteY189" fmla="*/ 288924 h 2339340"/>
                              <a:gd name="connsiteX190" fmla="*/ 2379664 w 2847976"/>
                              <a:gd name="connsiteY190" fmla="*/ 288924 h 2339340"/>
                              <a:gd name="connsiteX191" fmla="*/ 2486027 w 2847976"/>
                              <a:gd name="connsiteY191" fmla="*/ 395287 h 2339340"/>
                              <a:gd name="connsiteX192" fmla="*/ 2379664 w 2847976"/>
                              <a:gd name="connsiteY192" fmla="*/ 501651 h 2339340"/>
                              <a:gd name="connsiteX193" fmla="*/ 2273301 w 2847976"/>
                              <a:gd name="connsiteY193" fmla="*/ 395287 h 2339340"/>
                              <a:gd name="connsiteX194" fmla="*/ 2379664 w 2847976"/>
                              <a:gd name="connsiteY194" fmla="*/ 288924 h 2339340"/>
                              <a:gd name="connsiteX195" fmla="*/ 2038034 w 2847976"/>
                              <a:gd name="connsiteY195" fmla="*/ 277494 h 2339340"/>
                              <a:gd name="connsiteX196" fmla="*/ 2144397 w 2847976"/>
                              <a:gd name="connsiteY196" fmla="*/ 383857 h 2339340"/>
                              <a:gd name="connsiteX197" fmla="*/ 2038034 w 2847976"/>
                              <a:gd name="connsiteY197" fmla="*/ 490220 h 2339340"/>
                              <a:gd name="connsiteX198" fmla="*/ 1931671 w 2847976"/>
                              <a:gd name="connsiteY198" fmla="*/ 383857 h 2339340"/>
                              <a:gd name="connsiteX199" fmla="*/ 2038034 w 2847976"/>
                              <a:gd name="connsiteY199" fmla="*/ 277494 h 2339340"/>
                              <a:gd name="connsiteX200" fmla="*/ 65723 w 2847976"/>
                              <a:gd name="connsiteY200" fmla="*/ 239395 h 2339340"/>
                              <a:gd name="connsiteX201" fmla="*/ 131446 w 2847976"/>
                              <a:gd name="connsiteY201" fmla="*/ 305118 h 2339340"/>
                              <a:gd name="connsiteX202" fmla="*/ 65723 w 2847976"/>
                              <a:gd name="connsiteY202" fmla="*/ 370841 h 2339340"/>
                              <a:gd name="connsiteX203" fmla="*/ 0 w 2847976"/>
                              <a:gd name="connsiteY203" fmla="*/ 305118 h 2339340"/>
                              <a:gd name="connsiteX204" fmla="*/ 65723 w 2847976"/>
                              <a:gd name="connsiteY204" fmla="*/ 239395 h 2339340"/>
                              <a:gd name="connsiteX205" fmla="*/ 2670014 w 2847976"/>
                              <a:gd name="connsiteY205" fmla="*/ 0 h 2339340"/>
                              <a:gd name="connsiteX206" fmla="*/ 2847976 w 2847976"/>
                              <a:gd name="connsiteY206" fmla="*/ 0 h 2339340"/>
                              <a:gd name="connsiteX207" fmla="*/ 2847976 w 2847976"/>
                              <a:gd name="connsiteY207" fmla="*/ 92432 h 2339340"/>
                              <a:gd name="connsiteX208" fmla="*/ 2814765 w 2847976"/>
                              <a:gd name="connsiteY208" fmla="*/ 115292 h 2339340"/>
                              <a:gd name="connsiteX209" fmla="*/ 2773363 w 2847976"/>
                              <a:gd name="connsiteY209" fmla="*/ 123825 h 2339340"/>
                              <a:gd name="connsiteX210" fmla="*/ 2667000 w 2847976"/>
                              <a:gd name="connsiteY210" fmla="*/ 15240 h 2339340"/>
                              <a:gd name="connsiteX211" fmla="*/ 2289639 w 2847976"/>
                              <a:gd name="connsiteY211" fmla="*/ 0 h 2339340"/>
                              <a:gd name="connsiteX212" fmla="*/ 2491278 w 2847976"/>
                              <a:gd name="connsiteY212" fmla="*/ 0 h 2339340"/>
                              <a:gd name="connsiteX213" fmla="*/ 2496821 w 2847976"/>
                              <a:gd name="connsiteY213" fmla="*/ 27623 h 2339340"/>
                              <a:gd name="connsiteX214" fmla="*/ 2390458 w 2847976"/>
                              <a:gd name="connsiteY214" fmla="*/ 134621 h 2339340"/>
                              <a:gd name="connsiteX215" fmla="*/ 2284095 w 2847976"/>
                              <a:gd name="connsiteY215" fmla="*/ 27623 h 2339340"/>
                              <a:gd name="connsiteX216" fmla="*/ 1935685 w 2847976"/>
                              <a:gd name="connsiteY216" fmla="*/ 0 h 2339340"/>
                              <a:gd name="connsiteX217" fmla="*/ 2140382 w 2847976"/>
                              <a:gd name="connsiteY217" fmla="*/ 0 h 2339340"/>
                              <a:gd name="connsiteX218" fmla="*/ 2144396 w 2847976"/>
                              <a:gd name="connsiteY218" fmla="*/ 20003 h 2339340"/>
                              <a:gd name="connsiteX219" fmla="*/ 2038033 w 2847976"/>
                              <a:gd name="connsiteY219" fmla="*/ 127001 h 2339340"/>
                              <a:gd name="connsiteX220" fmla="*/ 1931670 w 2847976"/>
                              <a:gd name="connsiteY220" fmla="*/ 20003 h 2339340"/>
                              <a:gd name="connsiteX221" fmla="*/ 1558464 w 2847976"/>
                              <a:gd name="connsiteY221" fmla="*/ 0 h 2339340"/>
                              <a:gd name="connsiteX222" fmla="*/ 1747347 w 2847976"/>
                              <a:gd name="connsiteY222" fmla="*/ 0 h 2339340"/>
                              <a:gd name="connsiteX223" fmla="*/ 1752957 w 2847976"/>
                              <a:gd name="connsiteY223" fmla="*/ 8200 h 2339340"/>
                              <a:gd name="connsiteX224" fmla="*/ 1761490 w 2847976"/>
                              <a:gd name="connsiteY224" fmla="*/ 49848 h 2339340"/>
                              <a:gd name="connsiteX225" fmla="*/ 1652905 w 2847976"/>
                              <a:gd name="connsiteY225" fmla="*/ 156846 h 2339340"/>
                              <a:gd name="connsiteX226" fmla="*/ 1544320 w 2847976"/>
                              <a:gd name="connsiteY226" fmla="*/ 49848 h 2339340"/>
                              <a:gd name="connsiteX227" fmla="*/ 1552853 w 2847976"/>
                              <a:gd name="connsiteY227" fmla="*/ 8200 h 2339340"/>
                              <a:gd name="connsiteX228" fmla="*/ 1197985 w 2847976"/>
                              <a:gd name="connsiteY228" fmla="*/ 0 h 2339340"/>
                              <a:gd name="connsiteX229" fmla="*/ 1373132 w 2847976"/>
                              <a:gd name="connsiteY229" fmla="*/ 0 h 2339340"/>
                              <a:gd name="connsiteX230" fmla="*/ 1379221 w 2847976"/>
                              <a:gd name="connsiteY230" fmla="*/ 30163 h 2339340"/>
                              <a:gd name="connsiteX231" fmla="*/ 1285558 w 2847976"/>
                              <a:gd name="connsiteY231" fmla="*/ 123826 h 2339340"/>
                              <a:gd name="connsiteX232" fmla="*/ 1191895 w 2847976"/>
                              <a:gd name="connsiteY232" fmla="*/ 30163 h 2339340"/>
                              <a:gd name="connsiteX233" fmla="*/ 824902 w 2847976"/>
                              <a:gd name="connsiteY233" fmla="*/ 0 h 2339340"/>
                              <a:gd name="connsiteX234" fmla="*/ 996914 w 2847976"/>
                              <a:gd name="connsiteY234" fmla="*/ 0 h 2339340"/>
                              <a:gd name="connsiteX235" fmla="*/ 997211 w 2847976"/>
                              <a:gd name="connsiteY235" fmla="*/ 443 h 2339340"/>
                              <a:gd name="connsiteX236" fmla="*/ 1004571 w 2847976"/>
                              <a:gd name="connsiteY236" fmla="*/ 37148 h 2339340"/>
                              <a:gd name="connsiteX237" fmla="*/ 910908 w 2847976"/>
                              <a:gd name="connsiteY237" fmla="*/ 131446 h 2339340"/>
                              <a:gd name="connsiteX238" fmla="*/ 817245 w 2847976"/>
                              <a:gd name="connsiteY238" fmla="*/ 37148 h 2339340"/>
                              <a:gd name="connsiteX239" fmla="*/ 824606 w 2847976"/>
                              <a:gd name="connsiteY239" fmla="*/ 443 h 2339340"/>
                              <a:gd name="connsiteX240" fmla="*/ 448424 w 2847976"/>
                              <a:gd name="connsiteY240" fmla="*/ 0 h 2339340"/>
                              <a:gd name="connsiteX241" fmla="*/ 574562 w 2847976"/>
                              <a:gd name="connsiteY241" fmla="*/ 0 h 2339340"/>
                              <a:gd name="connsiteX242" fmla="*/ 577216 w 2847976"/>
                              <a:gd name="connsiteY242" fmla="*/ 13018 h 2339340"/>
                              <a:gd name="connsiteX243" fmla="*/ 511493 w 2847976"/>
                              <a:gd name="connsiteY243" fmla="*/ 78106 h 2339340"/>
                              <a:gd name="connsiteX244" fmla="*/ 445770 w 2847976"/>
                              <a:gd name="connsiteY244" fmla="*/ 13018 h 23393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Lst>
                            <a:rect l="l" t="t" r="r" b="b"/>
                            <a:pathLst>
                              <a:path w="2847976" h="2339340">
                                <a:moveTo>
                                  <a:pt x="2414906" y="2125344"/>
                                </a:moveTo>
                                <a:cubicBezTo>
                                  <a:pt x="2474876" y="2125344"/>
                                  <a:pt x="2523491" y="2173249"/>
                                  <a:pt x="2523491" y="2232342"/>
                                </a:cubicBezTo>
                                <a:cubicBezTo>
                                  <a:pt x="2523491" y="2291435"/>
                                  <a:pt x="2474876" y="2339340"/>
                                  <a:pt x="2414906" y="2339340"/>
                                </a:cubicBezTo>
                                <a:cubicBezTo>
                                  <a:pt x="2354936" y="2339340"/>
                                  <a:pt x="2306321" y="2291435"/>
                                  <a:pt x="2306321" y="2232342"/>
                                </a:cubicBezTo>
                                <a:cubicBezTo>
                                  <a:pt x="2306321" y="2173249"/>
                                  <a:pt x="2354936" y="2125344"/>
                                  <a:pt x="2414906" y="2125344"/>
                                </a:cubicBezTo>
                                <a:close/>
                                <a:moveTo>
                                  <a:pt x="2038034" y="2122169"/>
                                </a:moveTo>
                                <a:cubicBezTo>
                                  <a:pt x="2096777" y="2122169"/>
                                  <a:pt x="2144397" y="2170074"/>
                                  <a:pt x="2144397" y="2229167"/>
                                </a:cubicBezTo>
                                <a:cubicBezTo>
                                  <a:pt x="2144397" y="2288260"/>
                                  <a:pt x="2096777" y="2336165"/>
                                  <a:pt x="2038034" y="2336165"/>
                                </a:cubicBezTo>
                                <a:cubicBezTo>
                                  <a:pt x="1979291" y="2336165"/>
                                  <a:pt x="1931671" y="2288260"/>
                                  <a:pt x="1931671" y="2229167"/>
                                </a:cubicBezTo>
                                <a:cubicBezTo>
                                  <a:pt x="1931671" y="2170074"/>
                                  <a:pt x="1979291" y="2122169"/>
                                  <a:pt x="2038034" y="2122169"/>
                                </a:cubicBezTo>
                                <a:close/>
                                <a:moveTo>
                                  <a:pt x="1653859" y="2118994"/>
                                </a:moveTo>
                                <a:cubicBezTo>
                                  <a:pt x="1695067" y="2118994"/>
                                  <a:pt x="1728472" y="2152399"/>
                                  <a:pt x="1728472" y="2193607"/>
                                </a:cubicBezTo>
                                <a:cubicBezTo>
                                  <a:pt x="1728472" y="2234815"/>
                                  <a:pt x="1695067" y="2268220"/>
                                  <a:pt x="1653859" y="2268220"/>
                                </a:cubicBezTo>
                                <a:cubicBezTo>
                                  <a:pt x="1612651" y="2268220"/>
                                  <a:pt x="1579246" y="2234815"/>
                                  <a:pt x="1579246" y="2193607"/>
                                </a:cubicBezTo>
                                <a:cubicBezTo>
                                  <a:pt x="1579246" y="2152399"/>
                                  <a:pt x="1612651" y="2118994"/>
                                  <a:pt x="1653859" y="2118994"/>
                                </a:cubicBezTo>
                                <a:close/>
                                <a:moveTo>
                                  <a:pt x="2738439" y="2099944"/>
                                </a:moveTo>
                                <a:cubicBezTo>
                                  <a:pt x="2777893" y="2099944"/>
                                  <a:pt x="2809877" y="2131928"/>
                                  <a:pt x="2809877" y="2171382"/>
                                </a:cubicBezTo>
                                <a:cubicBezTo>
                                  <a:pt x="2809877" y="2210836"/>
                                  <a:pt x="2777893" y="2242820"/>
                                  <a:pt x="2738439" y="2242820"/>
                                </a:cubicBezTo>
                                <a:cubicBezTo>
                                  <a:pt x="2698985" y="2242820"/>
                                  <a:pt x="2667001" y="2210836"/>
                                  <a:pt x="2667001" y="2171382"/>
                                </a:cubicBezTo>
                                <a:cubicBezTo>
                                  <a:pt x="2667001" y="2131928"/>
                                  <a:pt x="2698985" y="2099944"/>
                                  <a:pt x="2738439" y="2099944"/>
                                </a:cubicBezTo>
                                <a:close/>
                                <a:moveTo>
                                  <a:pt x="2397761" y="1762124"/>
                                </a:moveTo>
                                <a:cubicBezTo>
                                  <a:pt x="2457731" y="1762124"/>
                                  <a:pt x="2506346" y="1810029"/>
                                  <a:pt x="2506346" y="1869122"/>
                                </a:cubicBezTo>
                                <a:cubicBezTo>
                                  <a:pt x="2506346" y="1928215"/>
                                  <a:pt x="2457731" y="1976120"/>
                                  <a:pt x="2397761" y="1976120"/>
                                </a:cubicBezTo>
                                <a:cubicBezTo>
                                  <a:pt x="2337791" y="1976120"/>
                                  <a:pt x="2289176" y="1928215"/>
                                  <a:pt x="2289176" y="1869122"/>
                                </a:cubicBezTo>
                                <a:cubicBezTo>
                                  <a:pt x="2289176" y="1810029"/>
                                  <a:pt x="2337791" y="1762124"/>
                                  <a:pt x="2397761" y="1762124"/>
                                </a:cubicBezTo>
                                <a:close/>
                                <a:moveTo>
                                  <a:pt x="1285559" y="1743074"/>
                                </a:moveTo>
                                <a:cubicBezTo>
                                  <a:pt x="1337288" y="1743074"/>
                                  <a:pt x="1379222" y="1785293"/>
                                  <a:pt x="1379222" y="1837372"/>
                                </a:cubicBezTo>
                                <a:cubicBezTo>
                                  <a:pt x="1379222" y="1889451"/>
                                  <a:pt x="1337288" y="1931670"/>
                                  <a:pt x="1285559" y="1931670"/>
                                </a:cubicBezTo>
                                <a:cubicBezTo>
                                  <a:pt x="1233830" y="1931670"/>
                                  <a:pt x="1191896" y="1889451"/>
                                  <a:pt x="1191896" y="1837372"/>
                                </a:cubicBezTo>
                                <a:cubicBezTo>
                                  <a:pt x="1191896" y="1785293"/>
                                  <a:pt x="1233830" y="1743074"/>
                                  <a:pt x="1285559" y="1743074"/>
                                </a:cubicBezTo>
                                <a:close/>
                                <a:moveTo>
                                  <a:pt x="2020889" y="1739899"/>
                                </a:moveTo>
                                <a:cubicBezTo>
                                  <a:pt x="2079632" y="1739899"/>
                                  <a:pt x="2127252" y="1787804"/>
                                  <a:pt x="2127252" y="1846897"/>
                                </a:cubicBezTo>
                                <a:cubicBezTo>
                                  <a:pt x="2127252" y="1905990"/>
                                  <a:pt x="2079632" y="1953895"/>
                                  <a:pt x="2020889" y="1953895"/>
                                </a:cubicBezTo>
                                <a:cubicBezTo>
                                  <a:pt x="1962146" y="1953895"/>
                                  <a:pt x="1914526" y="1905990"/>
                                  <a:pt x="1914526" y="1846897"/>
                                </a:cubicBezTo>
                                <a:cubicBezTo>
                                  <a:pt x="1914526" y="1787804"/>
                                  <a:pt x="1962146" y="1739899"/>
                                  <a:pt x="2020889" y="1739899"/>
                                </a:cubicBezTo>
                                <a:close/>
                                <a:moveTo>
                                  <a:pt x="2750186" y="1736724"/>
                                </a:moveTo>
                                <a:cubicBezTo>
                                  <a:pt x="2780171" y="1736724"/>
                                  <a:pt x="2807317" y="1748629"/>
                                  <a:pt x="2826968" y="1767877"/>
                                </a:cubicBezTo>
                                <a:lnTo>
                                  <a:pt x="2847976" y="1798399"/>
                                </a:lnTo>
                                <a:lnTo>
                                  <a:pt x="2847976" y="1887775"/>
                                </a:lnTo>
                                <a:lnTo>
                                  <a:pt x="2826968" y="1918297"/>
                                </a:lnTo>
                                <a:cubicBezTo>
                                  <a:pt x="2807317" y="1937545"/>
                                  <a:pt x="2780171" y="1949450"/>
                                  <a:pt x="2750186" y="1949450"/>
                                </a:cubicBezTo>
                                <a:cubicBezTo>
                                  <a:pt x="2690216" y="1949450"/>
                                  <a:pt x="2641601" y="1901830"/>
                                  <a:pt x="2641601" y="1843087"/>
                                </a:cubicBezTo>
                                <a:cubicBezTo>
                                  <a:pt x="2641601" y="1784344"/>
                                  <a:pt x="2690216" y="1736724"/>
                                  <a:pt x="2750186" y="1736724"/>
                                </a:cubicBezTo>
                                <a:close/>
                                <a:moveTo>
                                  <a:pt x="1652906" y="1736724"/>
                                </a:moveTo>
                                <a:cubicBezTo>
                                  <a:pt x="1712876" y="1736724"/>
                                  <a:pt x="1761491" y="1785339"/>
                                  <a:pt x="1761491" y="1845309"/>
                                </a:cubicBezTo>
                                <a:cubicBezTo>
                                  <a:pt x="1761491" y="1905279"/>
                                  <a:pt x="1712876" y="1953894"/>
                                  <a:pt x="1652906" y="1953894"/>
                                </a:cubicBezTo>
                                <a:cubicBezTo>
                                  <a:pt x="1592936" y="1953894"/>
                                  <a:pt x="1544321" y="1905279"/>
                                  <a:pt x="1544321" y="1845309"/>
                                </a:cubicBezTo>
                                <a:cubicBezTo>
                                  <a:pt x="1544321" y="1785339"/>
                                  <a:pt x="1592936" y="1736724"/>
                                  <a:pt x="1652906" y="1736724"/>
                                </a:cubicBezTo>
                                <a:close/>
                                <a:moveTo>
                                  <a:pt x="2414906" y="1398269"/>
                                </a:moveTo>
                                <a:cubicBezTo>
                                  <a:pt x="2474876" y="1398269"/>
                                  <a:pt x="2523491" y="1446174"/>
                                  <a:pt x="2523491" y="1505267"/>
                                </a:cubicBezTo>
                                <a:cubicBezTo>
                                  <a:pt x="2523491" y="1564360"/>
                                  <a:pt x="2474876" y="1612265"/>
                                  <a:pt x="2414906" y="1612265"/>
                                </a:cubicBezTo>
                                <a:cubicBezTo>
                                  <a:pt x="2354936" y="1612265"/>
                                  <a:pt x="2306321" y="1564360"/>
                                  <a:pt x="2306321" y="1505267"/>
                                </a:cubicBezTo>
                                <a:cubicBezTo>
                                  <a:pt x="2306321" y="1446174"/>
                                  <a:pt x="2354936" y="1398269"/>
                                  <a:pt x="2414906" y="1398269"/>
                                </a:cubicBezTo>
                                <a:close/>
                                <a:moveTo>
                                  <a:pt x="1652906" y="1387474"/>
                                </a:moveTo>
                                <a:cubicBezTo>
                                  <a:pt x="1712876" y="1387474"/>
                                  <a:pt x="1761491" y="1435379"/>
                                  <a:pt x="1761491" y="1494472"/>
                                </a:cubicBezTo>
                                <a:cubicBezTo>
                                  <a:pt x="1761491" y="1553565"/>
                                  <a:pt x="1712876" y="1601470"/>
                                  <a:pt x="1652906" y="1601470"/>
                                </a:cubicBezTo>
                                <a:cubicBezTo>
                                  <a:pt x="1592936" y="1601470"/>
                                  <a:pt x="1544321" y="1553565"/>
                                  <a:pt x="1544321" y="1494472"/>
                                </a:cubicBezTo>
                                <a:cubicBezTo>
                                  <a:pt x="1544321" y="1435379"/>
                                  <a:pt x="1592936" y="1387474"/>
                                  <a:pt x="1652906" y="1387474"/>
                                </a:cubicBezTo>
                                <a:close/>
                                <a:moveTo>
                                  <a:pt x="2038034" y="1384299"/>
                                </a:moveTo>
                                <a:cubicBezTo>
                                  <a:pt x="2096777" y="1384299"/>
                                  <a:pt x="2144397" y="1431919"/>
                                  <a:pt x="2144397" y="1490662"/>
                                </a:cubicBezTo>
                                <a:cubicBezTo>
                                  <a:pt x="2144397" y="1549405"/>
                                  <a:pt x="2096777" y="1597025"/>
                                  <a:pt x="2038034" y="1597025"/>
                                </a:cubicBezTo>
                                <a:cubicBezTo>
                                  <a:pt x="1979291" y="1597025"/>
                                  <a:pt x="1931671" y="1549405"/>
                                  <a:pt x="1931671" y="1490662"/>
                                </a:cubicBezTo>
                                <a:cubicBezTo>
                                  <a:pt x="1931671" y="1431919"/>
                                  <a:pt x="1979291" y="1384299"/>
                                  <a:pt x="2038034" y="1384299"/>
                                </a:cubicBezTo>
                                <a:close/>
                                <a:moveTo>
                                  <a:pt x="910908" y="1365250"/>
                                </a:moveTo>
                                <a:cubicBezTo>
                                  <a:pt x="962637" y="1365250"/>
                                  <a:pt x="1004571" y="1407184"/>
                                  <a:pt x="1004571" y="1458913"/>
                                </a:cubicBezTo>
                                <a:cubicBezTo>
                                  <a:pt x="1004571" y="1510642"/>
                                  <a:pt x="962637" y="1552576"/>
                                  <a:pt x="910908" y="1552576"/>
                                </a:cubicBezTo>
                                <a:cubicBezTo>
                                  <a:pt x="859179" y="1552576"/>
                                  <a:pt x="817245" y="1510642"/>
                                  <a:pt x="817245" y="1458913"/>
                                </a:cubicBezTo>
                                <a:cubicBezTo>
                                  <a:pt x="817245" y="1407184"/>
                                  <a:pt x="859179" y="1365250"/>
                                  <a:pt x="910908" y="1365250"/>
                                </a:cubicBezTo>
                                <a:close/>
                                <a:moveTo>
                                  <a:pt x="1285559" y="1356994"/>
                                </a:moveTo>
                                <a:cubicBezTo>
                                  <a:pt x="1337288" y="1356994"/>
                                  <a:pt x="1379222" y="1398928"/>
                                  <a:pt x="1379222" y="1450657"/>
                                </a:cubicBezTo>
                                <a:cubicBezTo>
                                  <a:pt x="1379222" y="1502386"/>
                                  <a:pt x="1337288" y="1544320"/>
                                  <a:pt x="1285559" y="1544320"/>
                                </a:cubicBezTo>
                                <a:cubicBezTo>
                                  <a:pt x="1233830" y="1544320"/>
                                  <a:pt x="1191896" y="1502386"/>
                                  <a:pt x="1191896" y="1450657"/>
                                </a:cubicBezTo>
                                <a:cubicBezTo>
                                  <a:pt x="1191896" y="1398928"/>
                                  <a:pt x="1233830" y="1356994"/>
                                  <a:pt x="1285559" y="1356994"/>
                                </a:cubicBezTo>
                                <a:close/>
                                <a:moveTo>
                                  <a:pt x="2770506" y="1349374"/>
                                </a:moveTo>
                                <a:cubicBezTo>
                                  <a:pt x="2800491" y="1349374"/>
                                  <a:pt x="2827638" y="1361350"/>
                                  <a:pt x="2847288" y="1380713"/>
                                </a:cubicBezTo>
                                <a:lnTo>
                                  <a:pt x="2847976" y="1381720"/>
                                </a:lnTo>
                                <a:lnTo>
                                  <a:pt x="2847976" y="1531024"/>
                                </a:lnTo>
                                <a:lnTo>
                                  <a:pt x="2847288" y="1532031"/>
                                </a:lnTo>
                                <a:cubicBezTo>
                                  <a:pt x="2827638" y="1551394"/>
                                  <a:pt x="2800491" y="1563370"/>
                                  <a:pt x="2770506" y="1563370"/>
                                </a:cubicBezTo>
                                <a:cubicBezTo>
                                  <a:pt x="2710536" y="1563370"/>
                                  <a:pt x="2661921" y="1515465"/>
                                  <a:pt x="2661921" y="1456372"/>
                                </a:cubicBezTo>
                                <a:cubicBezTo>
                                  <a:pt x="2661921" y="1397279"/>
                                  <a:pt x="2710536" y="1349374"/>
                                  <a:pt x="2770506" y="1349374"/>
                                </a:cubicBezTo>
                                <a:close/>
                                <a:moveTo>
                                  <a:pt x="511493" y="1019175"/>
                                </a:moveTo>
                                <a:cubicBezTo>
                                  <a:pt x="547791" y="1019175"/>
                                  <a:pt x="577216" y="1048600"/>
                                  <a:pt x="577216" y="1084898"/>
                                </a:cubicBezTo>
                                <a:cubicBezTo>
                                  <a:pt x="577216" y="1121196"/>
                                  <a:pt x="547791" y="1150621"/>
                                  <a:pt x="511493" y="1150621"/>
                                </a:cubicBezTo>
                                <a:cubicBezTo>
                                  <a:pt x="475195" y="1150621"/>
                                  <a:pt x="445770" y="1121196"/>
                                  <a:pt x="445770" y="1084898"/>
                                </a:cubicBezTo>
                                <a:cubicBezTo>
                                  <a:pt x="445770" y="1048600"/>
                                  <a:pt x="475195" y="1019175"/>
                                  <a:pt x="511493" y="1019175"/>
                                </a:cubicBezTo>
                                <a:close/>
                                <a:moveTo>
                                  <a:pt x="2414906" y="1015999"/>
                                </a:moveTo>
                                <a:cubicBezTo>
                                  <a:pt x="2474876" y="1015999"/>
                                  <a:pt x="2523491" y="1063904"/>
                                  <a:pt x="2523491" y="1122997"/>
                                </a:cubicBezTo>
                                <a:cubicBezTo>
                                  <a:pt x="2523491" y="1182090"/>
                                  <a:pt x="2474876" y="1229995"/>
                                  <a:pt x="2414906" y="1229995"/>
                                </a:cubicBezTo>
                                <a:cubicBezTo>
                                  <a:pt x="2354936" y="1229995"/>
                                  <a:pt x="2306321" y="1182090"/>
                                  <a:pt x="2306321" y="1122997"/>
                                </a:cubicBezTo>
                                <a:cubicBezTo>
                                  <a:pt x="2306321" y="1063904"/>
                                  <a:pt x="2354936" y="1015999"/>
                                  <a:pt x="2414906" y="1015999"/>
                                </a:cubicBezTo>
                                <a:close/>
                                <a:moveTo>
                                  <a:pt x="2038034" y="1015999"/>
                                </a:moveTo>
                                <a:cubicBezTo>
                                  <a:pt x="2096777" y="1015999"/>
                                  <a:pt x="2144397" y="1063904"/>
                                  <a:pt x="2144397" y="1122997"/>
                                </a:cubicBezTo>
                                <a:cubicBezTo>
                                  <a:pt x="2144397" y="1182090"/>
                                  <a:pt x="2096777" y="1229995"/>
                                  <a:pt x="2038034" y="1229995"/>
                                </a:cubicBezTo>
                                <a:cubicBezTo>
                                  <a:pt x="1979291" y="1229995"/>
                                  <a:pt x="1931671" y="1182090"/>
                                  <a:pt x="1931671" y="1122997"/>
                                </a:cubicBezTo>
                                <a:cubicBezTo>
                                  <a:pt x="1931671" y="1063904"/>
                                  <a:pt x="1979291" y="1015999"/>
                                  <a:pt x="2038034" y="1015999"/>
                                </a:cubicBezTo>
                                <a:close/>
                                <a:moveTo>
                                  <a:pt x="1652906" y="1004569"/>
                                </a:moveTo>
                                <a:cubicBezTo>
                                  <a:pt x="1712876" y="1004569"/>
                                  <a:pt x="1761491" y="1052474"/>
                                  <a:pt x="1761491" y="1111567"/>
                                </a:cubicBezTo>
                                <a:cubicBezTo>
                                  <a:pt x="1761491" y="1170660"/>
                                  <a:pt x="1712876" y="1218565"/>
                                  <a:pt x="1652906" y="1218565"/>
                                </a:cubicBezTo>
                                <a:cubicBezTo>
                                  <a:pt x="1592936" y="1218565"/>
                                  <a:pt x="1544321" y="1170660"/>
                                  <a:pt x="1544321" y="1111567"/>
                                </a:cubicBezTo>
                                <a:cubicBezTo>
                                  <a:pt x="1544321" y="1052474"/>
                                  <a:pt x="1592936" y="1004569"/>
                                  <a:pt x="1652906" y="1004569"/>
                                </a:cubicBezTo>
                                <a:close/>
                                <a:moveTo>
                                  <a:pt x="910908" y="993775"/>
                                </a:moveTo>
                                <a:cubicBezTo>
                                  <a:pt x="962637" y="993775"/>
                                  <a:pt x="1004571" y="1035709"/>
                                  <a:pt x="1004571" y="1087438"/>
                                </a:cubicBezTo>
                                <a:cubicBezTo>
                                  <a:pt x="1004571" y="1139167"/>
                                  <a:pt x="962637" y="1181101"/>
                                  <a:pt x="910908" y="1181101"/>
                                </a:cubicBezTo>
                                <a:cubicBezTo>
                                  <a:pt x="859179" y="1181101"/>
                                  <a:pt x="817245" y="1139167"/>
                                  <a:pt x="817245" y="1087438"/>
                                </a:cubicBezTo>
                                <a:cubicBezTo>
                                  <a:pt x="817245" y="1035709"/>
                                  <a:pt x="859179" y="993775"/>
                                  <a:pt x="910908" y="993775"/>
                                </a:cubicBezTo>
                                <a:close/>
                                <a:moveTo>
                                  <a:pt x="2777174" y="985519"/>
                                </a:moveTo>
                                <a:cubicBezTo>
                                  <a:pt x="2791947" y="985519"/>
                                  <a:pt x="2806022" y="988513"/>
                                  <a:pt x="2818823" y="993928"/>
                                </a:cubicBezTo>
                                <a:lnTo>
                                  <a:pt x="2847976" y="1013584"/>
                                </a:lnTo>
                                <a:lnTo>
                                  <a:pt x="2847976" y="1171451"/>
                                </a:lnTo>
                                <a:lnTo>
                                  <a:pt x="2818823" y="1191107"/>
                                </a:lnTo>
                                <a:cubicBezTo>
                                  <a:pt x="2806022" y="1196521"/>
                                  <a:pt x="2791947" y="1199515"/>
                                  <a:pt x="2777174" y="1199515"/>
                                </a:cubicBezTo>
                                <a:cubicBezTo>
                                  <a:pt x="2718081" y="1199515"/>
                                  <a:pt x="2670176" y="1151610"/>
                                  <a:pt x="2670176" y="1092517"/>
                                </a:cubicBezTo>
                                <a:cubicBezTo>
                                  <a:pt x="2670176" y="1033424"/>
                                  <a:pt x="2718081" y="985519"/>
                                  <a:pt x="2777174" y="985519"/>
                                </a:cubicBezTo>
                                <a:close/>
                                <a:moveTo>
                                  <a:pt x="1285559" y="985519"/>
                                </a:moveTo>
                                <a:cubicBezTo>
                                  <a:pt x="1337288" y="985519"/>
                                  <a:pt x="1379222" y="1027453"/>
                                  <a:pt x="1379222" y="1079182"/>
                                </a:cubicBezTo>
                                <a:cubicBezTo>
                                  <a:pt x="1379222" y="1130911"/>
                                  <a:pt x="1337288" y="1172845"/>
                                  <a:pt x="1285559" y="1172845"/>
                                </a:cubicBezTo>
                                <a:cubicBezTo>
                                  <a:pt x="1233830" y="1172845"/>
                                  <a:pt x="1191896" y="1130911"/>
                                  <a:pt x="1191896" y="1079182"/>
                                </a:cubicBezTo>
                                <a:cubicBezTo>
                                  <a:pt x="1191896" y="1027453"/>
                                  <a:pt x="1233830" y="985519"/>
                                  <a:pt x="1285559" y="985519"/>
                                </a:cubicBezTo>
                                <a:close/>
                                <a:moveTo>
                                  <a:pt x="1652906" y="655319"/>
                                </a:moveTo>
                                <a:cubicBezTo>
                                  <a:pt x="1712876" y="655319"/>
                                  <a:pt x="1761491" y="703224"/>
                                  <a:pt x="1761491" y="762317"/>
                                </a:cubicBezTo>
                                <a:cubicBezTo>
                                  <a:pt x="1761491" y="821410"/>
                                  <a:pt x="1712876" y="869315"/>
                                  <a:pt x="1652906" y="869315"/>
                                </a:cubicBezTo>
                                <a:cubicBezTo>
                                  <a:pt x="1592936" y="869315"/>
                                  <a:pt x="1544321" y="821410"/>
                                  <a:pt x="1544321" y="762317"/>
                                </a:cubicBezTo>
                                <a:cubicBezTo>
                                  <a:pt x="1544321" y="703224"/>
                                  <a:pt x="1592936" y="655319"/>
                                  <a:pt x="1652906" y="655319"/>
                                </a:cubicBezTo>
                                <a:close/>
                                <a:moveTo>
                                  <a:pt x="2038034" y="644524"/>
                                </a:moveTo>
                                <a:cubicBezTo>
                                  <a:pt x="2096777" y="644524"/>
                                  <a:pt x="2144397" y="692429"/>
                                  <a:pt x="2144397" y="751522"/>
                                </a:cubicBezTo>
                                <a:cubicBezTo>
                                  <a:pt x="2144397" y="810615"/>
                                  <a:pt x="2096777" y="858520"/>
                                  <a:pt x="2038034" y="858520"/>
                                </a:cubicBezTo>
                                <a:cubicBezTo>
                                  <a:pt x="1979291" y="858520"/>
                                  <a:pt x="1931671" y="810615"/>
                                  <a:pt x="1931671" y="751522"/>
                                </a:cubicBezTo>
                                <a:cubicBezTo>
                                  <a:pt x="1931671" y="692429"/>
                                  <a:pt x="1979291" y="644524"/>
                                  <a:pt x="2038034" y="644524"/>
                                </a:cubicBezTo>
                                <a:close/>
                                <a:moveTo>
                                  <a:pt x="2427924" y="629919"/>
                                </a:moveTo>
                                <a:cubicBezTo>
                                  <a:pt x="2487017" y="629919"/>
                                  <a:pt x="2534922" y="677539"/>
                                  <a:pt x="2534922" y="736282"/>
                                </a:cubicBezTo>
                                <a:cubicBezTo>
                                  <a:pt x="2534922" y="795025"/>
                                  <a:pt x="2487017" y="842645"/>
                                  <a:pt x="2427924" y="842645"/>
                                </a:cubicBezTo>
                                <a:cubicBezTo>
                                  <a:pt x="2368831" y="842645"/>
                                  <a:pt x="2320926" y="795025"/>
                                  <a:pt x="2320926" y="736282"/>
                                </a:cubicBezTo>
                                <a:cubicBezTo>
                                  <a:pt x="2320926" y="677539"/>
                                  <a:pt x="2368831" y="629919"/>
                                  <a:pt x="2427924" y="629919"/>
                                </a:cubicBezTo>
                                <a:close/>
                                <a:moveTo>
                                  <a:pt x="511493" y="625475"/>
                                </a:moveTo>
                                <a:cubicBezTo>
                                  <a:pt x="547791" y="625475"/>
                                  <a:pt x="577216" y="654900"/>
                                  <a:pt x="577216" y="691198"/>
                                </a:cubicBezTo>
                                <a:cubicBezTo>
                                  <a:pt x="577216" y="727496"/>
                                  <a:pt x="547791" y="756921"/>
                                  <a:pt x="511493" y="756921"/>
                                </a:cubicBezTo>
                                <a:cubicBezTo>
                                  <a:pt x="475195" y="756921"/>
                                  <a:pt x="445770" y="727496"/>
                                  <a:pt x="445770" y="691198"/>
                                </a:cubicBezTo>
                                <a:cubicBezTo>
                                  <a:pt x="445770" y="654900"/>
                                  <a:pt x="475195" y="625475"/>
                                  <a:pt x="511493" y="625475"/>
                                </a:cubicBezTo>
                                <a:close/>
                                <a:moveTo>
                                  <a:pt x="910908" y="622300"/>
                                </a:moveTo>
                                <a:cubicBezTo>
                                  <a:pt x="962637" y="622300"/>
                                  <a:pt x="1004571" y="664234"/>
                                  <a:pt x="1004571" y="715963"/>
                                </a:cubicBezTo>
                                <a:cubicBezTo>
                                  <a:pt x="1004571" y="767692"/>
                                  <a:pt x="962637" y="809626"/>
                                  <a:pt x="910908" y="809626"/>
                                </a:cubicBezTo>
                                <a:cubicBezTo>
                                  <a:pt x="859179" y="809626"/>
                                  <a:pt x="817245" y="767692"/>
                                  <a:pt x="817245" y="715963"/>
                                </a:cubicBezTo>
                                <a:cubicBezTo>
                                  <a:pt x="817245" y="664234"/>
                                  <a:pt x="859179" y="622300"/>
                                  <a:pt x="910908" y="622300"/>
                                </a:cubicBezTo>
                                <a:close/>
                                <a:moveTo>
                                  <a:pt x="1285559" y="619124"/>
                                </a:moveTo>
                                <a:cubicBezTo>
                                  <a:pt x="1337288" y="619124"/>
                                  <a:pt x="1379222" y="661058"/>
                                  <a:pt x="1379222" y="712787"/>
                                </a:cubicBezTo>
                                <a:cubicBezTo>
                                  <a:pt x="1379222" y="764516"/>
                                  <a:pt x="1337288" y="806450"/>
                                  <a:pt x="1285559" y="806450"/>
                                </a:cubicBezTo>
                                <a:cubicBezTo>
                                  <a:pt x="1233830" y="806450"/>
                                  <a:pt x="1191896" y="764516"/>
                                  <a:pt x="1191896" y="712787"/>
                                </a:cubicBezTo>
                                <a:cubicBezTo>
                                  <a:pt x="1191896" y="661058"/>
                                  <a:pt x="1233830" y="619124"/>
                                  <a:pt x="1285559" y="619124"/>
                                </a:cubicBezTo>
                                <a:close/>
                                <a:moveTo>
                                  <a:pt x="2773364" y="607694"/>
                                </a:moveTo>
                                <a:cubicBezTo>
                                  <a:pt x="2788050" y="607694"/>
                                  <a:pt x="2802041" y="610670"/>
                                  <a:pt x="2814766" y="616053"/>
                                </a:cubicBezTo>
                                <a:lnTo>
                                  <a:pt x="2847976" y="638444"/>
                                </a:lnTo>
                                <a:lnTo>
                                  <a:pt x="2847976" y="789671"/>
                                </a:lnTo>
                                <a:lnTo>
                                  <a:pt x="2814766" y="812062"/>
                                </a:lnTo>
                                <a:cubicBezTo>
                                  <a:pt x="2802041" y="817444"/>
                                  <a:pt x="2788050" y="820420"/>
                                  <a:pt x="2773364" y="820420"/>
                                </a:cubicBezTo>
                                <a:cubicBezTo>
                                  <a:pt x="2714621" y="820420"/>
                                  <a:pt x="2667001" y="772800"/>
                                  <a:pt x="2667001" y="714057"/>
                                </a:cubicBezTo>
                                <a:cubicBezTo>
                                  <a:pt x="2667001" y="655314"/>
                                  <a:pt x="2714621" y="607694"/>
                                  <a:pt x="2773364" y="607694"/>
                                </a:cubicBezTo>
                                <a:close/>
                                <a:moveTo>
                                  <a:pt x="65723" y="542925"/>
                                </a:moveTo>
                                <a:cubicBezTo>
                                  <a:pt x="102021" y="542925"/>
                                  <a:pt x="131446" y="572350"/>
                                  <a:pt x="131446" y="608648"/>
                                </a:cubicBezTo>
                                <a:cubicBezTo>
                                  <a:pt x="131446" y="644946"/>
                                  <a:pt x="102021" y="674371"/>
                                  <a:pt x="65723" y="674371"/>
                                </a:cubicBezTo>
                                <a:cubicBezTo>
                                  <a:pt x="29425" y="674371"/>
                                  <a:pt x="0" y="644946"/>
                                  <a:pt x="0" y="608648"/>
                                </a:cubicBezTo>
                                <a:cubicBezTo>
                                  <a:pt x="0" y="572350"/>
                                  <a:pt x="29425" y="542925"/>
                                  <a:pt x="65723" y="542925"/>
                                </a:cubicBezTo>
                                <a:close/>
                                <a:moveTo>
                                  <a:pt x="511493" y="321945"/>
                                </a:moveTo>
                                <a:cubicBezTo>
                                  <a:pt x="547791" y="321945"/>
                                  <a:pt x="577216" y="351370"/>
                                  <a:pt x="577216" y="387668"/>
                                </a:cubicBezTo>
                                <a:cubicBezTo>
                                  <a:pt x="577216" y="423966"/>
                                  <a:pt x="547791" y="453391"/>
                                  <a:pt x="511493" y="453391"/>
                                </a:cubicBezTo>
                                <a:cubicBezTo>
                                  <a:pt x="475195" y="453391"/>
                                  <a:pt x="445770" y="423966"/>
                                  <a:pt x="445770" y="387668"/>
                                </a:cubicBezTo>
                                <a:cubicBezTo>
                                  <a:pt x="445770" y="351370"/>
                                  <a:pt x="475195" y="321945"/>
                                  <a:pt x="511493" y="321945"/>
                                </a:cubicBezTo>
                                <a:close/>
                                <a:moveTo>
                                  <a:pt x="1652906" y="314324"/>
                                </a:moveTo>
                                <a:cubicBezTo>
                                  <a:pt x="1712876" y="314324"/>
                                  <a:pt x="1761491" y="362229"/>
                                  <a:pt x="1761491" y="421322"/>
                                </a:cubicBezTo>
                                <a:cubicBezTo>
                                  <a:pt x="1761491" y="480415"/>
                                  <a:pt x="1712876" y="528320"/>
                                  <a:pt x="1652906" y="528320"/>
                                </a:cubicBezTo>
                                <a:cubicBezTo>
                                  <a:pt x="1592936" y="528320"/>
                                  <a:pt x="1544321" y="480415"/>
                                  <a:pt x="1544321" y="421322"/>
                                </a:cubicBezTo>
                                <a:cubicBezTo>
                                  <a:pt x="1544321" y="362229"/>
                                  <a:pt x="1592936" y="314324"/>
                                  <a:pt x="1652906" y="314324"/>
                                </a:cubicBezTo>
                                <a:close/>
                                <a:moveTo>
                                  <a:pt x="910908" y="307975"/>
                                </a:moveTo>
                                <a:cubicBezTo>
                                  <a:pt x="962637" y="307975"/>
                                  <a:pt x="1004571" y="349909"/>
                                  <a:pt x="1004571" y="401638"/>
                                </a:cubicBezTo>
                                <a:cubicBezTo>
                                  <a:pt x="1004571" y="453367"/>
                                  <a:pt x="962637" y="495301"/>
                                  <a:pt x="910908" y="495301"/>
                                </a:cubicBezTo>
                                <a:cubicBezTo>
                                  <a:pt x="859179" y="495301"/>
                                  <a:pt x="817245" y="453367"/>
                                  <a:pt x="817245" y="401638"/>
                                </a:cubicBezTo>
                                <a:cubicBezTo>
                                  <a:pt x="817245" y="349909"/>
                                  <a:pt x="859179" y="307975"/>
                                  <a:pt x="910908" y="307975"/>
                                </a:cubicBezTo>
                                <a:close/>
                                <a:moveTo>
                                  <a:pt x="1285559" y="299719"/>
                                </a:moveTo>
                                <a:cubicBezTo>
                                  <a:pt x="1337288" y="299719"/>
                                  <a:pt x="1379222" y="341653"/>
                                  <a:pt x="1379222" y="393382"/>
                                </a:cubicBezTo>
                                <a:cubicBezTo>
                                  <a:pt x="1379222" y="445111"/>
                                  <a:pt x="1337288" y="487045"/>
                                  <a:pt x="1285559" y="487045"/>
                                </a:cubicBezTo>
                                <a:cubicBezTo>
                                  <a:pt x="1233830" y="487045"/>
                                  <a:pt x="1191896" y="445111"/>
                                  <a:pt x="1191896" y="393382"/>
                                </a:cubicBezTo>
                                <a:cubicBezTo>
                                  <a:pt x="1191896" y="341653"/>
                                  <a:pt x="1233830" y="299719"/>
                                  <a:pt x="1285559" y="299719"/>
                                </a:cubicBezTo>
                                <a:close/>
                                <a:moveTo>
                                  <a:pt x="2787969" y="288924"/>
                                </a:moveTo>
                                <a:cubicBezTo>
                                  <a:pt x="2802743" y="288924"/>
                                  <a:pt x="2816817" y="291900"/>
                                  <a:pt x="2829618" y="297283"/>
                                </a:cubicBezTo>
                                <a:lnTo>
                                  <a:pt x="2847976" y="309587"/>
                                </a:lnTo>
                                <a:lnTo>
                                  <a:pt x="2847976" y="480988"/>
                                </a:lnTo>
                                <a:lnTo>
                                  <a:pt x="2829618" y="493292"/>
                                </a:lnTo>
                                <a:cubicBezTo>
                                  <a:pt x="2816817" y="498675"/>
                                  <a:pt x="2802743" y="501651"/>
                                  <a:pt x="2787969" y="501651"/>
                                </a:cubicBezTo>
                                <a:cubicBezTo>
                                  <a:pt x="2728876" y="501651"/>
                                  <a:pt x="2680971" y="454030"/>
                                  <a:pt x="2680971" y="395287"/>
                                </a:cubicBezTo>
                                <a:cubicBezTo>
                                  <a:pt x="2680971" y="336544"/>
                                  <a:pt x="2728876" y="288924"/>
                                  <a:pt x="2787969" y="288924"/>
                                </a:cubicBezTo>
                                <a:close/>
                                <a:moveTo>
                                  <a:pt x="2379664" y="288924"/>
                                </a:moveTo>
                                <a:cubicBezTo>
                                  <a:pt x="2438407" y="288924"/>
                                  <a:pt x="2486027" y="336544"/>
                                  <a:pt x="2486027" y="395287"/>
                                </a:cubicBezTo>
                                <a:cubicBezTo>
                                  <a:pt x="2486027" y="454030"/>
                                  <a:pt x="2438407" y="501651"/>
                                  <a:pt x="2379664" y="501651"/>
                                </a:cubicBezTo>
                                <a:cubicBezTo>
                                  <a:pt x="2320921" y="501651"/>
                                  <a:pt x="2273301" y="454030"/>
                                  <a:pt x="2273301" y="395287"/>
                                </a:cubicBezTo>
                                <a:cubicBezTo>
                                  <a:pt x="2273301" y="336544"/>
                                  <a:pt x="2320921" y="288924"/>
                                  <a:pt x="2379664" y="288924"/>
                                </a:cubicBezTo>
                                <a:close/>
                                <a:moveTo>
                                  <a:pt x="2038034" y="277494"/>
                                </a:moveTo>
                                <a:cubicBezTo>
                                  <a:pt x="2096777" y="277494"/>
                                  <a:pt x="2144397" y="325114"/>
                                  <a:pt x="2144397" y="383857"/>
                                </a:cubicBezTo>
                                <a:cubicBezTo>
                                  <a:pt x="2144397" y="442600"/>
                                  <a:pt x="2096777" y="490220"/>
                                  <a:pt x="2038034" y="490220"/>
                                </a:cubicBezTo>
                                <a:cubicBezTo>
                                  <a:pt x="1979291" y="490220"/>
                                  <a:pt x="1931671" y="442600"/>
                                  <a:pt x="1931671" y="383857"/>
                                </a:cubicBezTo>
                                <a:cubicBezTo>
                                  <a:pt x="1931671" y="325114"/>
                                  <a:pt x="1979291" y="277494"/>
                                  <a:pt x="2038034" y="277494"/>
                                </a:cubicBezTo>
                                <a:close/>
                                <a:moveTo>
                                  <a:pt x="65723" y="239395"/>
                                </a:moveTo>
                                <a:cubicBezTo>
                                  <a:pt x="102021" y="239395"/>
                                  <a:pt x="131446" y="268820"/>
                                  <a:pt x="131446" y="305118"/>
                                </a:cubicBezTo>
                                <a:cubicBezTo>
                                  <a:pt x="131446" y="341416"/>
                                  <a:pt x="102021" y="370841"/>
                                  <a:pt x="65723" y="370841"/>
                                </a:cubicBezTo>
                                <a:cubicBezTo>
                                  <a:pt x="29425" y="370841"/>
                                  <a:pt x="0" y="341416"/>
                                  <a:pt x="0" y="305118"/>
                                </a:cubicBezTo>
                                <a:cubicBezTo>
                                  <a:pt x="0" y="268820"/>
                                  <a:pt x="29425" y="239395"/>
                                  <a:pt x="65723" y="239395"/>
                                </a:cubicBezTo>
                                <a:close/>
                                <a:moveTo>
                                  <a:pt x="2670014" y="0"/>
                                </a:moveTo>
                                <a:lnTo>
                                  <a:pt x="2847976" y="0"/>
                                </a:lnTo>
                                <a:lnTo>
                                  <a:pt x="2847976" y="92432"/>
                                </a:lnTo>
                                <a:lnTo>
                                  <a:pt x="2814765" y="115292"/>
                                </a:lnTo>
                                <a:cubicBezTo>
                                  <a:pt x="2802040" y="120787"/>
                                  <a:pt x="2788049" y="123825"/>
                                  <a:pt x="2773363" y="123825"/>
                                </a:cubicBezTo>
                                <a:cubicBezTo>
                                  <a:pt x="2714620" y="123825"/>
                                  <a:pt x="2667000" y="75210"/>
                                  <a:pt x="2667000" y="15240"/>
                                </a:cubicBezTo>
                                <a:close/>
                                <a:moveTo>
                                  <a:pt x="2289639" y="0"/>
                                </a:moveTo>
                                <a:lnTo>
                                  <a:pt x="2491278" y="0"/>
                                </a:lnTo>
                                <a:lnTo>
                                  <a:pt x="2496821" y="27623"/>
                                </a:lnTo>
                                <a:cubicBezTo>
                                  <a:pt x="2496821" y="86716"/>
                                  <a:pt x="2449201" y="134621"/>
                                  <a:pt x="2390458" y="134621"/>
                                </a:cubicBezTo>
                                <a:cubicBezTo>
                                  <a:pt x="2331715" y="134621"/>
                                  <a:pt x="2284095" y="86716"/>
                                  <a:pt x="2284095" y="27623"/>
                                </a:cubicBezTo>
                                <a:close/>
                                <a:moveTo>
                                  <a:pt x="1935685" y="0"/>
                                </a:moveTo>
                                <a:lnTo>
                                  <a:pt x="2140382" y="0"/>
                                </a:lnTo>
                                <a:lnTo>
                                  <a:pt x="2144396" y="20003"/>
                                </a:lnTo>
                                <a:cubicBezTo>
                                  <a:pt x="2144396" y="79096"/>
                                  <a:pt x="2096776" y="127001"/>
                                  <a:pt x="2038033" y="127001"/>
                                </a:cubicBezTo>
                                <a:cubicBezTo>
                                  <a:pt x="1979290" y="127001"/>
                                  <a:pt x="1931670" y="79096"/>
                                  <a:pt x="1931670" y="20003"/>
                                </a:cubicBezTo>
                                <a:close/>
                                <a:moveTo>
                                  <a:pt x="1558464" y="0"/>
                                </a:moveTo>
                                <a:lnTo>
                                  <a:pt x="1747347" y="0"/>
                                </a:lnTo>
                                <a:lnTo>
                                  <a:pt x="1752957" y="8200"/>
                                </a:lnTo>
                                <a:cubicBezTo>
                                  <a:pt x="1758452" y="21001"/>
                                  <a:pt x="1761490" y="35075"/>
                                  <a:pt x="1761490" y="49848"/>
                                </a:cubicBezTo>
                                <a:cubicBezTo>
                                  <a:pt x="1761490" y="108941"/>
                                  <a:pt x="1712875" y="156846"/>
                                  <a:pt x="1652905" y="156846"/>
                                </a:cubicBezTo>
                                <a:cubicBezTo>
                                  <a:pt x="1592935" y="156846"/>
                                  <a:pt x="1544320" y="108941"/>
                                  <a:pt x="1544320" y="49848"/>
                                </a:cubicBezTo>
                                <a:cubicBezTo>
                                  <a:pt x="1544320" y="35075"/>
                                  <a:pt x="1547359" y="21001"/>
                                  <a:pt x="1552853" y="8200"/>
                                </a:cubicBezTo>
                                <a:close/>
                                <a:moveTo>
                                  <a:pt x="1197985" y="0"/>
                                </a:moveTo>
                                <a:lnTo>
                                  <a:pt x="1373132" y="0"/>
                                </a:lnTo>
                                <a:lnTo>
                                  <a:pt x="1379221" y="30163"/>
                                </a:lnTo>
                                <a:cubicBezTo>
                                  <a:pt x="1379221" y="81892"/>
                                  <a:pt x="1337287" y="123826"/>
                                  <a:pt x="1285558" y="123826"/>
                                </a:cubicBezTo>
                                <a:cubicBezTo>
                                  <a:pt x="1233829" y="123826"/>
                                  <a:pt x="1191895" y="81892"/>
                                  <a:pt x="1191895" y="30163"/>
                                </a:cubicBezTo>
                                <a:close/>
                                <a:moveTo>
                                  <a:pt x="824902" y="0"/>
                                </a:moveTo>
                                <a:lnTo>
                                  <a:pt x="996914" y="0"/>
                                </a:lnTo>
                                <a:lnTo>
                                  <a:pt x="997211" y="443"/>
                                </a:lnTo>
                                <a:cubicBezTo>
                                  <a:pt x="1001950" y="11725"/>
                                  <a:pt x="1004571" y="24128"/>
                                  <a:pt x="1004571" y="37148"/>
                                </a:cubicBezTo>
                                <a:cubicBezTo>
                                  <a:pt x="1004571" y="89227"/>
                                  <a:pt x="962637" y="131446"/>
                                  <a:pt x="910908" y="131446"/>
                                </a:cubicBezTo>
                                <a:cubicBezTo>
                                  <a:pt x="859179" y="131446"/>
                                  <a:pt x="817245" y="89227"/>
                                  <a:pt x="817245" y="37148"/>
                                </a:cubicBezTo>
                                <a:cubicBezTo>
                                  <a:pt x="817245" y="24128"/>
                                  <a:pt x="819866" y="11725"/>
                                  <a:pt x="824606" y="443"/>
                                </a:cubicBezTo>
                                <a:close/>
                                <a:moveTo>
                                  <a:pt x="448424" y="0"/>
                                </a:moveTo>
                                <a:lnTo>
                                  <a:pt x="574562" y="0"/>
                                </a:lnTo>
                                <a:lnTo>
                                  <a:pt x="577216" y="13018"/>
                                </a:lnTo>
                                <a:cubicBezTo>
                                  <a:pt x="577216" y="48965"/>
                                  <a:pt x="547791" y="78106"/>
                                  <a:pt x="511493" y="78106"/>
                                </a:cubicBezTo>
                                <a:cubicBezTo>
                                  <a:pt x="475195" y="78106"/>
                                  <a:pt x="445770" y="48965"/>
                                  <a:pt x="445770" y="13018"/>
                                </a:cubicBezTo>
                                <a:close/>
                              </a:path>
                            </a:pathLst>
                          </a:custGeom>
                          <a:solidFill>
                            <a:schemeClr val="accent5"/>
                          </a:solidFill>
                          <a:ln>
                            <a:noFill/>
                          </a:ln>
                        </wps:spPr>
                        <wps:txbx>
                          <w:txbxContent>
                            <w:p w14:paraId="29141C0E" w14:textId="77777777" w:rsidR="00267276" w:rsidRDefault="00267276" w:rsidP="00267276">
                              <w:pPr>
                                <w:spacing w:line="276" w:lineRule="auto"/>
                                <w:rPr>
                                  <w:rFonts w:ascii="Calibri" w:eastAsia="Times New Roman" w:hAnsi="Calibri"/>
                                  <w:color w:val="000000" w:themeColor="text1"/>
                                  <w:kern w:val="24"/>
                                  <w:sz w:val="22"/>
                                  <w:szCs w:val="22"/>
                                </w:rPr>
                              </w:pPr>
                            </w:p>
                          </w:txbxContent>
                        </wps:txbx>
                        <wps:bodyPr vert="horz" wrap="square" lIns="91440" tIns="45720" rIns="91440" bIns="45720" numCol="1" anchor="t" anchorCtr="0" compatLnSpc="1">
                          <a:prstTxWarp prst="textNoShape">
                            <a:avLst/>
                          </a:prstTxWarp>
                          <a:noAutofit/>
                        </wps:bodyPr>
                      </wps:wsp>
                      <wps:wsp>
                        <wps:cNvPr id="1452897964" name="Freeform: Shape 1452897964">
                          <a:extLst>
                            <a:ext uri="{FF2B5EF4-FFF2-40B4-BE49-F238E27FC236}">
                              <a16:creationId xmlns:a16="http://schemas.microsoft.com/office/drawing/2014/main" id="{78635F28-671F-B199-FC4E-2EBB7D20A912}"/>
                            </a:ext>
                          </a:extLst>
                        </wps:cNvPr>
                        <wps:cNvSpPr>
                          <a:spLocks noChangeArrowheads="1"/>
                        </wps:cNvSpPr>
                        <wps:spPr bwMode="auto">
                          <a:xfrm>
                            <a:off x="5182869" y="0"/>
                            <a:ext cx="2482850" cy="2560320"/>
                          </a:xfrm>
                          <a:custGeom>
                            <a:avLst/>
                            <a:gdLst>
                              <a:gd name="connsiteX0" fmla="*/ 1985963 w 2482850"/>
                              <a:gd name="connsiteY0" fmla="*/ 2347594 h 2560320"/>
                              <a:gd name="connsiteX1" fmla="*/ 2092326 w 2482850"/>
                              <a:gd name="connsiteY1" fmla="*/ 2453957 h 2560320"/>
                              <a:gd name="connsiteX2" fmla="*/ 1985963 w 2482850"/>
                              <a:gd name="connsiteY2" fmla="*/ 2560320 h 2560320"/>
                              <a:gd name="connsiteX3" fmla="*/ 1879600 w 2482850"/>
                              <a:gd name="connsiteY3" fmla="*/ 2453957 h 2560320"/>
                              <a:gd name="connsiteX4" fmla="*/ 1985963 w 2482850"/>
                              <a:gd name="connsiteY4" fmla="*/ 2347594 h 2560320"/>
                              <a:gd name="connsiteX5" fmla="*/ 2372678 w 2482850"/>
                              <a:gd name="connsiteY5" fmla="*/ 2328544 h 2560320"/>
                              <a:gd name="connsiteX6" fmla="*/ 2479676 w 2482850"/>
                              <a:gd name="connsiteY6" fmla="*/ 2435542 h 2560320"/>
                              <a:gd name="connsiteX7" fmla="*/ 2372678 w 2482850"/>
                              <a:gd name="connsiteY7" fmla="*/ 2542540 h 2560320"/>
                              <a:gd name="connsiteX8" fmla="*/ 2265680 w 2482850"/>
                              <a:gd name="connsiteY8" fmla="*/ 2435542 h 2560320"/>
                              <a:gd name="connsiteX9" fmla="*/ 2372678 w 2482850"/>
                              <a:gd name="connsiteY9" fmla="*/ 2328544 h 2560320"/>
                              <a:gd name="connsiteX10" fmla="*/ 1607503 w 2482850"/>
                              <a:gd name="connsiteY10" fmla="*/ 2312669 h 2560320"/>
                              <a:gd name="connsiteX11" fmla="*/ 1692276 w 2482850"/>
                              <a:gd name="connsiteY11" fmla="*/ 2399029 h 2560320"/>
                              <a:gd name="connsiteX12" fmla="*/ 1607503 w 2482850"/>
                              <a:gd name="connsiteY12" fmla="*/ 2485389 h 2560320"/>
                              <a:gd name="connsiteX13" fmla="*/ 1522730 w 2482850"/>
                              <a:gd name="connsiteY13" fmla="*/ 2399029 h 2560320"/>
                              <a:gd name="connsiteX14" fmla="*/ 1607503 w 2482850"/>
                              <a:gd name="connsiteY14" fmla="*/ 2312669 h 2560320"/>
                              <a:gd name="connsiteX15" fmla="*/ 1233488 w 2482850"/>
                              <a:gd name="connsiteY15" fmla="*/ 1957069 h 2560320"/>
                              <a:gd name="connsiteX16" fmla="*/ 1327151 w 2482850"/>
                              <a:gd name="connsiteY16" fmla="*/ 2050732 h 2560320"/>
                              <a:gd name="connsiteX17" fmla="*/ 1233488 w 2482850"/>
                              <a:gd name="connsiteY17" fmla="*/ 2144395 h 2560320"/>
                              <a:gd name="connsiteX18" fmla="*/ 1139825 w 2482850"/>
                              <a:gd name="connsiteY18" fmla="*/ 2050732 h 2560320"/>
                              <a:gd name="connsiteX19" fmla="*/ 1233488 w 2482850"/>
                              <a:gd name="connsiteY19" fmla="*/ 1957069 h 2560320"/>
                              <a:gd name="connsiteX20" fmla="*/ 2364423 w 2482850"/>
                              <a:gd name="connsiteY20" fmla="*/ 1946274 h 2560320"/>
                              <a:gd name="connsiteX21" fmla="*/ 2471421 w 2482850"/>
                              <a:gd name="connsiteY21" fmla="*/ 2053272 h 2560320"/>
                              <a:gd name="connsiteX22" fmla="*/ 2364423 w 2482850"/>
                              <a:gd name="connsiteY22" fmla="*/ 2160270 h 2560320"/>
                              <a:gd name="connsiteX23" fmla="*/ 2257425 w 2482850"/>
                              <a:gd name="connsiteY23" fmla="*/ 2053272 h 2560320"/>
                              <a:gd name="connsiteX24" fmla="*/ 2364423 w 2482850"/>
                              <a:gd name="connsiteY24" fmla="*/ 1946274 h 2560320"/>
                              <a:gd name="connsiteX25" fmla="*/ 1607503 w 2482850"/>
                              <a:gd name="connsiteY25" fmla="*/ 1946274 h 2560320"/>
                              <a:gd name="connsiteX26" fmla="*/ 1714501 w 2482850"/>
                              <a:gd name="connsiteY26" fmla="*/ 2053272 h 2560320"/>
                              <a:gd name="connsiteX27" fmla="*/ 1607503 w 2482850"/>
                              <a:gd name="connsiteY27" fmla="*/ 2160270 h 2560320"/>
                              <a:gd name="connsiteX28" fmla="*/ 1500505 w 2482850"/>
                              <a:gd name="connsiteY28" fmla="*/ 2053272 h 2560320"/>
                              <a:gd name="connsiteX29" fmla="*/ 1607503 w 2482850"/>
                              <a:gd name="connsiteY29" fmla="*/ 1946274 h 2560320"/>
                              <a:gd name="connsiteX30" fmla="*/ 1977390 w 2482850"/>
                              <a:gd name="connsiteY30" fmla="*/ 1943099 h 2560320"/>
                              <a:gd name="connsiteX31" fmla="*/ 2085975 w 2482850"/>
                              <a:gd name="connsiteY31" fmla="*/ 2049462 h 2560320"/>
                              <a:gd name="connsiteX32" fmla="*/ 1977390 w 2482850"/>
                              <a:gd name="connsiteY32" fmla="*/ 2155825 h 2560320"/>
                              <a:gd name="connsiteX33" fmla="*/ 1868805 w 2482850"/>
                              <a:gd name="connsiteY33" fmla="*/ 2049462 h 2560320"/>
                              <a:gd name="connsiteX34" fmla="*/ 1977390 w 2482850"/>
                              <a:gd name="connsiteY34" fmla="*/ 1943099 h 2560320"/>
                              <a:gd name="connsiteX35" fmla="*/ 1982153 w 2482850"/>
                              <a:gd name="connsiteY35" fmla="*/ 1582419 h 2560320"/>
                              <a:gd name="connsiteX36" fmla="*/ 2089151 w 2482850"/>
                              <a:gd name="connsiteY36" fmla="*/ 1688782 h 2560320"/>
                              <a:gd name="connsiteX37" fmla="*/ 1982153 w 2482850"/>
                              <a:gd name="connsiteY37" fmla="*/ 1795145 h 2560320"/>
                              <a:gd name="connsiteX38" fmla="*/ 1875155 w 2482850"/>
                              <a:gd name="connsiteY38" fmla="*/ 1688782 h 2560320"/>
                              <a:gd name="connsiteX39" fmla="*/ 1982153 w 2482850"/>
                              <a:gd name="connsiteY39" fmla="*/ 1582419 h 2560320"/>
                              <a:gd name="connsiteX40" fmla="*/ 2372678 w 2482850"/>
                              <a:gd name="connsiteY40" fmla="*/ 1577974 h 2560320"/>
                              <a:gd name="connsiteX41" fmla="*/ 2479676 w 2482850"/>
                              <a:gd name="connsiteY41" fmla="*/ 1684972 h 2560320"/>
                              <a:gd name="connsiteX42" fmla="*/ 2372678 w 2482850"/>
                              <a:gd name="connsiteY42" fmla="*/ 1791970 h 2560320"/>
                              <a:gd name="connsiteX43" fmla="*/ 2265680 w 2482850"/>
                              <a:gd name="connsiteY43" fmla="*/ 1684972 h 2560320"/>
                              <a:gd name="connsiteX44" fmla="*/ 2372678 w 2482850"/>
                              <a:gd name="connsiteY44" fmla="*/ 1577974 h 2560320"/>
                              <a:gd name="connsiteX45" fmla="*/ 877888 w 2482850"/>
                              <a:gd name="connsiteY45" fmla="*/ 1574799 h 2560320"/>
                              <a:gd name="connsiteX46" fmla="*/ 971551 w 2482850"/>
                              <a:gd name="connsiteY46" fmla="*/ 1668462 h 2560320"/>
                              <a:gd name="connsiteX47" fmla="*/ 877888 w 2482850"/>
                              <a:gd name="connsiteY47" fmla="*/ 1762125 h 2560320"/>
                              <a:gd name="connsiteX48" fmla="*/ 784225 w 2482850"/>
                              <a:gd name="connsiteY48" fmla="*/ 1668462 h 2560320"/>
                              <a:gd name="connsiteX49" fmla="*/ 877888 w 2482850"/>
                              <a:gd name="connsiteY49" fmla="*/ 1574799 h 2560320"/>
                              <a:gd name="connsiteX50" fmla="*/ 1607503 w 2482850"/>
                              <a:gd name="connsiteY50" fmla="*/ 1571624 h 2560320"/>
                              <a:gd name="connsiteX51" fmla="*/ 1714501 w 2482850"/>
                              <a:gd name="connsiteY51" fmla="*/ 1677987 h 2560320"/>
                              <a:gd name="connsiteX52" fmla="*/ 1607503 w 2482850"/>
                              <a:gd name="connsiteY52" fmla="*/ 1784350 h 2560320"/>
                              <a:gd name="connsiteX53" fmla="*/ 1500505 w 2482850"/>
                              <a:gd name="connsiteY53" fmla="*/ 1677987 h 2560320"/>
                              <a:gd name="connsiteX54" fmla="*/ 1607503 w 2482850"/>
                              <a:gd name="connsiteY54" fmla="*/ 1571624 h 2560320"/>
                              <a:gd name="connsiteX55" fmla="*/ 1233488 w 2482850"/>
                              <a:gd name="connsiteY55" fmla="*/ 1571624 h 2560320"/>
                              <a:gd name="connsiteX56" fmla="*/ 1327151 w 2482850"/>
                              <a:gd name="connsiteY56" fmla="*/ 1665287 h 2560320"/>
                              <a:gd name="connsiteX57" fmla="*/ 1233488 w 2482850"/>
                              <a:gd name="connsiteY57" fmla="*/ 1758950 h 2560320"/>
                              <a:gd name="connsiteX58" fmla="*/ 1139825 w 2482850"/>
                              <a:gd name="connsiteY58" fmla="*/ 1665287 h 2560320"/>
                              <a:gd name="connsiteX59" fmla="*/ 1233488 w 2482850"/>
                              <a:gd name="connsiteY59" fmla="*/ 1571624 h 2560320"/>
                              <a:gd name="connsiteX60" fmla="*/ 2372678 w 2482850"/>
                              <a:gd name="connsiteY60" fmla="*/ 1207769 h 2560320"/>
                              <a:gd name="connsiteX61" fmla="*/ 2479676 w 2482850"/>
                              <a:gd name="connsiteY61" fmla="*/ 1314132 h 2560320"/>
                              <a:gd name="connsiteX62" fmla="*/ 2372678 w 2482850"/>
                              <a:gd name="connsiteY62" fmla="*/ 1420495 h 2560320"/>
                              <a:gd name="connsiteX63" fmla="*/ 2265680 w 2482850"/>
                              <a:gd name="connsiteY63" fmla="*/ 1314132 h 2560320"/>
                              <a:gd name="connsiteX64" fmla="*/ 2372678 w 2482850"/>
                              <a:gd name="connsiteY64" fmla="*/ 1207769 h 2560320"/>
                              <a:gd name="connsiteX65" fmla="*/ 1997393 w 2482850"/>
                              <a:gd name="connsiteY65" fmla="*/ 1203324 h 2560320"/>
                              <a:gd name="connsiteX66" fmla="*/ 2103756 w 2482850"/>
                              <a:gd name="connsiteY66" fmla="*/ 1311909 h 2560320"/>
                              <a:gd name="connsiteX67" fmla="*/ 1997393 w 2482850"/>
                              <a:gd name="connsiteY67" fmla="*/ 1420494 h 2560320"/>
                              <a:gd name="connsiteX68" fmla="*/ 1891030 w 2482850"/>
                              <a:gd name="connsiteY68" fmla="*/ 1311909 h 2560320"/>
                              <a:gd name="connsiteX69" fmla="*/ 1997393 w 2482850"/>
                              <a:gd name="connsiteY69" fmla="*/ 1203324 h 2560320"/>
                              <a:gd name="connsiteX70" fmla="*/ 1233488 w 2482850"/>
                              <a:gd name="connsiteY70" fmla="*/ 1203324 h 2560320"/>
                              <a:gd name="connsiteX71" fmla="*/ 1327151 w 2482850"/>
                              <a:gd name="connsiteY71" fmla="*/ 1296987 h 2560320"/>
                              <a:gd name="connsiteX72" fmla="*/ 1233488 w 2482850"/>
                              <a:gd name="connsiteY72" fmla="*/ 1390650 h 2560320"/>
                              <a:gd name="connsiteX73" fmla="*/ 1139825 w 2482850"/>
                              <a:gd name="connsiteY73" fmla="*/ 1296987 h 2560320"/>
                              <a:gd name="connsiteX74" fmla="*/ 1233488 w 2482850"/>
                              <a:gd name="connsiteY74" fmla="*/ 1203324 h 2560320"/>
                              <a:gd name="connsiteX75" fmla="*/ 1607503 w 2482850"/>
                              <a:gd name="connsiteY75" fmla="*/ 1200149 h 2560320"/>
                              <a:gd name="connsiteX76" fmla="*/ 1714501 w 2482850"/>
                              <a:gd name="connsiteY76" fmla="*/ 1308734 h 2560320"/>
                              <a:gd name="connsiteX77" fmla="*/ 1607503 w 2482850"/>
                              <a:gd name="connsiteY77" fmla="*/ 1417319 h 2560320"/>
                              <a:gd name="connsiteX78" fmla="*/ 1500505 w 2482850"/>
                              <a:gd name="connsiteY78" fmla="*/ 1308734 h 2560320"/>
                              <a:gd name="connsiteX79" fmla="*/ 1607503 w 2482850"/>
                              <a:gd name="connsiteY79" fmla="*/ 1200149 h 2560320"/>
                              <a:gd name="connsiteX80" fmla="*/ 462280 w 2482850"/>
                              <a:gd name="connsiteY80" fmla="*/ 1200149 h 2560320"/>
                              <a:gd name="connsiteX81" fmla="*/ 544830 w 2482850"/>
                              <a:gd name="connsiteY81" fmla="*/ 1282699 h 2560320"/>
                              <a:gd name="connsiteX82" fmla="*/ 462280 w 2482850"/>
                              <a:gd name="connsiteY82" fmla="*/ 1365249 h 2560320"/>
                              <a:gd name="connsiteX83" fmla="*/ 379730 w 2482850"/>
                              <a:gd name="connsiteY83" fmla="*/ 1282699 h 2560320"/>
                              <a:gd name="connsiteX84" fmla="*/ 462280 w 2482850"/>
                              <a:gd name="connsiteY84" fmla="*/ 1200149 h 2560320"/>
                              <a:gd name="connsiteX85" fmla="*/ 877888 w 2482850"/>
                              <a:gd name="connsiteY85" fmla="*/ 1188719 h 2560320"/>
                              <a:gd name="connsiteX86" fmla="*/ 971551 w 2482850"/>
                              <a:gd name="connsiteY86" fmla="*/ 1282382 h 2560320"/>
                              <a:gd name="connsiteX87" fmla="*/ 877888 w 2482850"/>
                              <a:gd name="connsiteY87" fmla="*/ 1376045 h 2560320"/>
                              <a:gd name="connsiteX88" fmla="*/ 784225 w 2482850"/>
                              <a:gd name="connsiteY88" fmla="*/ 1282382 h 2560320"/>
                              <a:gd name="connsiteX89" fmla="*/ 877888 w 2482850"/>
                              <a:gd name="connsiteY89" fmla="*/ 1188719 h 2560320"/>
                              <a:gd name="connsiteX90" fmla="*/ 1607503 w 2482850"/>
                              <a:gd name="connsiteY90" fmla="*/ 839469 h 2560320"/>
                              <a:gd name="connsiteX91" fmla="*/ 1714501 w 2482850"/>
                              <a:gd name="connsiteY91" fmla="*/ 946467 h 2560320"/>
                              <a:gd name="connsiteX92" fmla="*/ 1607503 w 2482850"/>
                              <a:gd name="connsiteY92" fmla="*/ 1053465 h 2560320"/>
                              <a:gd name="connsiteX93" fmla="*/ 1500505 w 2482850"/>
                              <a:gd name="connsiteY93" fmla="*/ 946467 h 2560320"/>
                              <a:gd name="connsiteX94" fmla="*/ 1607503 w 2482850"/>
                              <a:gd name="connsiteY94" fmla="*/ 839469 h 2560320"/>
                              <a:gd name="connsiteX95" fmla="*/ 1233488 w 2482850"/>
                              <a:gd name="connsiteY95" fmla="*/ 839469 h 2560320"/>
                              <a:gd name="connsiteX96" fmla="*/ 1327151 w 2482850"/>
                              <a:gd name="connsiteY96" fmla="*/ 933132 h 2560320"/>
                              <a:gd name="connsiteX97" fmla="*/ 1233488 w 2482850"/>
                              <a:gd name="connsiteY97" fmla="*/ 1026795 h 2560320"/>
                              <a:gd name="connsiteX98" fmla="*/ 1139825 w 2482850"/>
                              <a:gd name="connsiteY98" fmla="*/ 933132 h 2560320"/>
                              <a:gd name="connsiteX99" fmla="*/ 1233488 w 2482850"/>
                              <a:gd name="connsiteY99" fmla="*/ 839469 h 2560320"/>
                              <a:gd name="connsiteX100" fmla="*/ 2374265 w 2482850"/>
                              <a:gd name="connsiteY100" fmla="*/ 836295 h 2560320"/>
                              <a:gd name="connsiteX101" fmla="*/ 2482850 w 2482850"/>
                              <a:gd name="connsiteY101" fmla="*/ 942658 h 2560320"/>
                              <a:gd name="connsiteX102" fmla="*/ 2374265 w 2482850"/>
                              <a:gd name="connsiteY102" fmla="*/ 1049020 h 2560320"/>
                              <a:gd name="connsiteX103" fmla="*/ 2265680 w 2482850"/>
                              <a:gd name="connsiteY103" fmla="*/ 942658 h 2560320"/>
                              <a:gd name="connsiteX104" fmla="*/ 2374265 w 2482850"/>
                              <a:gd name="connsiteY104" fmla="*/ 836295 h 2560320"/>
                              <a:gd name="connsiteX105" fmla="*/ 1997393 w 2482850"/>
                              <a:gd name="connsiteY105" fmla="*/ 836295 h 2560320"/>
                              <a:gd name="connsiteX106" fmla="*/ 2103756 w 2482850"/>
                              <a:gd name="connsiteY106" fmla="*/ 942658 h 2560320"/>
                              <a:gd name="connsiteX107" fmla="*/ 1997393 w 2482850"/>
                              <a:gd name="connsiteY107" fmla="*/ 1049020 h 2560320"/>
                              <a:gd name="connsiteX108" fmla="*/ 1891030 w 2482850"/>
                              <a:gd name="connsiteY108" fmla="*/ 942658 h 2560320"/>
                              <a:gd name="connsiteX109" fmla="*/ 1997393 w 2482850"/>
                              <a:gd name="connsiteY109" fmla="*/ 836295 h 2560320"/>
                              <a:gd name="connsiteX110" fmla="*/ 462280 w 2482850"/>
                              <a:gd name="connsiteY110" fmla="*/ 831850 h 2560320"/>
                              <a:gd name="connsiteX111" fmla="*/ 544830 w 2482850"/>
                              <a:gd name="connsiteY111" fmla="*/ 914400 h 2560320"/>
                              <a:gd name="connsiteX112" fmla="*/ 462280 w 2482850"/>
                              <a:gd name="connsiteY112" fmla="*/ 996951 h 2560320"/>
                              <a:gd name="connsiteX113" fmla="*/ 379730 w 2482850"/>
                              <a:gd name="connsiteY113" fmla="*/ 914400 h 2560320"/>
                              <a:gd name="connsiteX114" fmla="*/ 462280 w 2482850"/>
                              <a:gd name="connsiteY114" fmla="*/ 831850 h 2560320"/>
                              <a:gd name="connsiteX115" fmla="*/ 877888 w 2482850"/>
                              <a:gd name="connsiteY115" fmla="*/ 817245 h 2560320"/>
                              <a:gd name="connsiteX116" fmla="*/ 971551 w 2482850"/>
                              <a:gd name="connsiteY116" fmla="*/ 910908 h 2560320"/>
                              <a:gd name="connsiteX117" fmla="*/ 877888 w 2482850"/>
                              <a:gd name="connsiteY117" fmla="*/ 1004571 h 2560320"/>
                              <a:gd name="connsiteX118" fmla="*/ 784225 w 2482850"/>
                              <a:gd name="connsiteY118" fmla="*/ 910908 h 2560320"/>
                              <a:gd name="connsiteX119" fmla="*/ 877888 w 2482850"/>
                              <a:gd name="connsiteY119" fmla="*/ 817245 h 2560320"/>
                              <a:gd name="connsiteX120" fmla="*/ 462280 w 2482850"/>
                              <a:gd name="connsiteY120" fmla="*/ 512445 h 2560320"/>
                              <a:gd name="connsiteX121" fmla="*/ 544830 w 2482850"/>
                              <a:gd name="connsiteY121" fmla="*/ 594995 h 2560320"/>
                              <a:gd name="connsiteX122" fmla="*/ 462280 w 2482850"/>
                              <a:gd name="connsiteY122" fmla="*/ 677545 h 2560320"/>
                              <a:gd name="connsiteX123" fmla="*/ 379730 w 2482850"/>
                              <a:gd name="connsiteY123" fmla="*/ 594995 h 2560320"/>
                              <a:gd name="connsiteX124" fmla="*/ 462280 w 2482850"/>
                              <a:gd name="connsiteY124" fmla="*/ 512445 h 2560320"/>
                              <a:gd name="connsiteX125" fmla="*/ 1233488 w 2482850"/>
                              <a:gd name="connsiteY125" fmla="*/ 509269 h 2560320"/>
                              <a:gd name="connsiteX126" fmla="*/ 1327151 w 2482850"/>
                              <a:gd name="connsiteY126" fmla="*/ 602932 h 2560320"/>
                              <a:gd name="connsiteX127" fmla="*/ 1233488 w 2482850"/>
                              <a:gd name="connsiteY127" fmla="*/ 696595 h 2560320"/>
                              <a:gd name="connsiteX128" fmla="*/ 1139825 w 2482850"/>
                              <a:gd name="connsiteY128" fmla="*/ 602932 h 2560320"/>
                              <a:gd name="connsiteX129" fmla="*/ 1233488 w 2482850"/>
                              <a:gd name="connsiteY129" fmla="*/ 509269 h 2560320"/>
                              <a:gd name="connsiteX130" fmla="*/ 56198 w 2482850"/>
                              <a:gd name="connsiteY130" fmla="*/ 501650 h 2560320"/>
                              <a:gd name="connsiteX131" fmla="*/ 112396 w 2482850"/>
                              <a:gd name="connsiteY131" fmla="*/ 556260 h 2560320"/>
                              <a:gd name="connsiteX132" fmla="*/ 56198 w 2482850"/>
                              <a:gd name="connsiteY132" fmla="*/ 610870 h 2560320"/>
                              <a:gd name="connsiteX133" fmla="*/ 0 w 2482850"/>
                              <a:gd name="connsiteY133" fmla="*/ 556260 h 2560320"/>
                              <a:gd name="connsiteX134" fmla="*/ 56198 w 2482850"/>
                              <a:gd name="connsiteY134" fmla="*/ 501650 h 2560320"/>
                              <a:gd name="connsiteX135" fmla="*/ 2338388 w 2482850"/>
                              <a:gd name="connsiteY135" fmla="*/ 498475 h 2560320"/>
                              <a:gd name="connsiteX136" fmla="*/ 2444751 w 2482850"/>
                              <a:gd name="connsiteY136" fmla="*/ 605473 h 2560320"/>
                              <a:gd name="connsiteX137" fmla="*/ 2338388 w 2482850"/>
                              <a:gd name="connsiteY137" fmla="*/ 712471 h 2560320"/>
                              <a:gd name="connsiteX138" fmla="*/ 2232025 w 2482850"/>
                              <a:gd name="connsiteY138" fmla="*/ 605473 h 2560320"/>
                              <a:gd name="connsiteX139" fmla="*/ 2338388 w 2482850"/>
                              <a:gd name="connsiteY139" fmla="*/ 498475 h 2560320"/>
                              <a:gd name="connsiteX140" fmla="*/ 1607503 w 2482850"/>
                              <a:gd name="connsiteY140" fmla="*/ 498474 h 2560320"/>
                              <a:gd name="connsiteX141" fmla="*/ 1714501 w 2482850"/>
                              <a:gd name="connsiteY141" fmla="*/ 605472 h 2560320"/>
                              <a:gd name="connsiteX142" fmla="*/ 1607503 w 2482850"/>
                              <a:gd name="connsiteY142" fmla="*/ 712470 h 2560320"/>
                              <a:gd name="connsiteX143" fmla="*/ 1500505 w 2482850"/>
                              <a:gd name="connsiteY143" fmla="*/ 605472 h 2560320"/>
                              <a:gd name="connsiteX144" fmla="*/ 1607503 w 2482850"/>
                              <a:gd name="connsiteY144" fmla="*/ 498474 h 2560320"/>
                              <a:gd name="connsiteX145" fmla="*/ 1959928 w 2482850"/>
                              <a:gd name="connsiteY145" fmla="*/ 479425 h 2560320"/>
                              <a:gd name="connsiteX146" fmla="*/ 2066926 w 2482850"/>
                              <a:gd name="connsiteY146" fmla="*/ 586423 h 2560320"/>
                              <a:gd name="connsiteX147" fmla="*/ 1959928 w 2482850"/>
                              <a:gd name="connsiteY147" fmla="*/ 693421 h 2560320"/>
                              <a:gd name="connsiteX148" fmla="*/ 1852930 w 2482850"/>
                              <a:gd name="connsiteY148" fmla="*/ 586423 h 2560320"/>
                              <a:gd name="connsiteX149" fmla="*/ 1959928 w 2482850"/>
                              <a:gd name="connsiteY149" fmla="*/ 479425 h 2560320"/>
                              <a:gd name="connsiteX150" fmla="*/ 877888 w 2482850"/>
                              <a:gd name="connsiteY150" fmla="*/ 445770 h 2560320"/>
                              <a:gd name="connsiteX151" fmla="*/ 971551 w 2482850"/>
                              <a:gd name="connsiteY151" fmla="*/ 539433 h 2560320"/>
                              <a:gd name="connsiteX152" fmla="*/ 877888 w 2482850"/>
                              <a:gd name="connsiteY152" fmla="*/ 633096 h 2560320"/>
                              <a:gd name="connsiteX153" fmla="*/ 784225 w 2482850"/>
                              <a:gd name="connsiteY153" fmla="*/ 539433 h 2560320"/>
                              <a:gd name="connsiteX154" fmla="*/ 877888 w 2482850"/>
                              <a:gd name="connsiteY154" fmla="*/ 445770 h 2560320"/>
                              <a:gd name="connsiteX155" fmla="*/ 56198 w 2482850"/>
                              <a:gd name="connsiteY155" fmla="*/ 250825 h 2560320"/>
                              <a:gd name="connsiteX156" fmla="*/ 112396 w 2482850"/>
                              <a:gd name="connsiteY156" fmla="*/ 305436 h 2560320"/>
                              <a:gd name="connsiteX157" fmla="*/ 56198 w 2482850"/>
                              <a:gd name="connsiteY157" fmla="*/ 360045 h 2560320"/>
                              <a:gd name="connsiteX158" fmla="*/ 0 w 2482850"/>
                              <a:gd name="connsiteY158" fmla="*/ 305436 h 2560320"/>
                              <a:gd name="connsiteX159" fmla="*/ 56198 w 2482850"/>
                              <a:gd name="connsiteY159" fmla="*/ 250825 h 2560320"/>
                              <a:gd name="connsiteX160" fmla="*/ 462280 w 2482850"/>
                              <a:gd name="connsiteY160" fmla="*/ 142875 h 2560320"/>
                              <a:gd name="connsiteX161" fmla="*/ 544830 w 2482850"/>
                              <a:gd name="connsiteY161" fmla="*/ 225425 h 2560320"/>
                              <a:gd name="connsiteX162" fmla="*/ 462280 w 2482850"/>
                              <a:gd name="connsiteY162" fmla="*/ 307975 h 2560320"/>
                              <a:gd name="connsiteX163" fmla="*/ 379730 w 2482850"/>
                              <a:gd name="connsiteY163" fmla="*/ 225425 h 2560320"/>
                              <a:gd name="connsiteX164" fmla="*/ 462280 w 2482850"/>
                              <a:gd name="connsiteY164" fmla="*/ 142875 h 2560320"/>
                              <a:gd name="connsiteX165" fmla="*/ 1607503 w 2482850"/>
                              <a:gd name="connsiteY165" fmla="*/ 137794 h 2560320"/>
                              <a:gd name="connsiteX166" fmla="*/ 1714501 w 2482850"/>
                              <a:gd name="connsiteY166" fmla="*/ 244792 h 2560320"/>
                              <a:gd name="connsiteX167" fmla="*/ 1607503 w 2482850"/>
                              <a:gd name="connsiteY167" fmla="*/ 351790 h 2560320"/>
                              <a:gd name="connsiteX168" fmla="*/ 1500505 w 2482850"/>
                              <a:gd name="connsiteY168" fmla="*/ 244792 h 2560320"/>
                              <a:gd name="connsiteX169" fmla="*/ 1607503 w 2482850"/>
                              <a:gd name="connsiteY169" fmla="*/ 137794 h 2560320"/>
                              <a:gd name="connsiteX170" fmla="*/ 1233488 w 2482850"/>
                              <a:gd name="connsiteY170" fmla="*/ 134619 h 2560320"/>
                              <a:gd name="connsiteX171" fmla="*/ 1327151 w 2482850"/>
                              <a:gd name="connsiteY171" fmla="*/ 228282 h 2560320"/>
                              <a:gd name="connsiteX172" fmla="*/ 1233488 w 2482850"/>
                              <a:gd name="connsiteY172" fmla="*/ 321945 h 2560320"/>
                              <a:gd name="connsiteX173" fmla="*/ 1139825 w 2482850"/>
                              <a:gd name="connsiteY173" fmla="*/ 228282 h 2560320"/>
                              <a:gd name="connsiteX174" fmla="*/ 1233488 w 2482850"/>
                              <a:gd name="connsiteY174" fmla="*/ 134619 h 2560320"/>
                              <a:gd name="connsiteX175" fmla="*/ 877888 w 2482850"/>
                              <a:gd name="connsiteY175" fmla="*/ 131445 h 2560320"/>
                              <a:gd name="connsiteX176" fmla="*/ 971551 w 2482850"/>
                              <a:gd name="connsiteY176" fmla="*/ 225108 h 2560320"/>
                              <a:gd name="connsiteX177" fmla="*/ 877888 w 2482850"/>
                              <a:gd name="connsiteY177" fmla="*/ 318771 h 2560320"/>
                              <a:gd name="connsiteX178" fmla="*/ 784225 w 2482850"/>
                              <a:gd name="connsiteY178" fmla="*/ 225108 h 2560320"/>
                              <a:gd name="connsiteX179" fmla="*/ 877888 w 2482850"/>
                              <a:gd name="connsiteY179" fmla="*/ 131445 h 2560320"/>
                              <a:gd name="connsiteX180" fmla="*/ 1959928 w 2482850"/>
                              <a:gd name="connsiteY180" fmla="*/ 123825 h 2560320"/>
                              <a:gd name="connsiteX181" fmla="*/ 2066926 w 2482850"/>
                              <a:gd name="connsiteY181" fmla="*/ 230188 h 2560320"/>
                              <a:gd name="connsiteX182" fmla="*/ 1959928 w 2482850"/>
                              <a:gd name="connsiteY182" fmla="*/ 336551 h 2560320"/>
                              <a:gd name="connsiteX183" fmla="*/ 1852930 w 2482850"/>
                              <a:gd name="connsiteY183" fmla="*/ 230188 h 2560320"/>
                              <a:gd name="connsiteX184" fmla="*/ 1959928 w 2482850"/>
                              <a:gd name="connsiteY184" fmla="*/ 123825 h 2560320"/>
                              <a:gd name="connsiteX185" fmla="*/ 2338388 w 2482850"/>
                              <a:gd name="connsiteY185" fmla="*/ 115570 h 2560320"/>
                              <a:gd name="connsiteX186" fmla="*/ 2444751 w 2482850"/>
                              <a:gd name="connsiteY186" fmla="*/ 222568 h 2560320"/>
                              <a:gd name="connsiteX187" fmla="*/ 2338388 w 2482850"/>
                              <a:gd name="connsiteY187" fmla="*/ 329566 h 2560320"/>
                              <a:gd name="connsiteX188" fmla="*/ 2232025 w 2482850"/>
                              <a:gd name="connsiteY188" fmla="*/ 222568 h 2560320"/>
                              <a:gd name="connsiteX189" fmla="*/ 2338388 w 2482850"/>
                              <a:gd name="connsiteY189" fmla="*/ 115570 h 2560320"/>
                              <a:gd name="connsiteX190" fmla="*/ 2003 w 2482850"/>
                              <a:gd name="connsiteY190" fmla="*/ 0 h 2560320"/>
                              <a:gd name="connsiteX191" fmla="*/ 110394 w 2482850"/>
                              <a:gd name="connsiteY191" fmla="*/ 0 h 2560320"/>
                              <a:gd name="connsiteX192" fmla="*/ 107980 w 2482850"/>
                              <a:gd name="connsiteY192" fmla="*/ 11485 h 2560320"/>
                              <a:gd name="connsiteX193" fmla="*/ 56198 w 2482850"/>
                              <a:gd name="connsiteY193" fmla="*/ 44450 h 2560320"/>
                              <a:gd name="connsiteX194" fmla="*/ 4417 w 2482850"/>
                              <a:gd name="connsiteY194" fmla="*/ 11485 h 256032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Lst>
                            <a:rect l="l" t="t" r="r" b="b"/>
                            <a:pathLst>
                              <a:path w="2482850" h="2560320">
                                <a:moveTo>
                                  <a:pt x="1985963" y="2347594"/>
                                </a:moveTo>
                                <a:cubicBezTo>
                                  <a:pt x="2044706" y="2347594"/>
                                  <a:pt x="2092326" y="2395214"/>
                                  <a:pt x="2092326" y="2453957"/>
                                </a:cubicBezTo>
                                <a:cubicBezTo>
                                  <a:pt x="2092326" y="2512700"/>
                                  <a:pt x="2044706" y="2560320"/>
                                  <a:pt x="1985963" y="2560320"/>
                                </a:cubicBezTo>
                                <a:cubicBezTo>
                                  <a:pt x="1927220" y="2560320"/>
                                  <a:pt x="1879600" y="2512700"/>
                                  <a:pt x="1879600" y="2453957"/>
                                </a:cubicBezTo>
                                <a:cubicBezTo>
                                  <a:pt x="1879600" y="2395214"/>
                                  <a:pt x="1927220" y="2347594"/>
                                  <a:pt x="1985963" y="2347594"/>
                                </a:cubicBezTo>
                                <a:close/>
                                <a:moveTo>
                                  <a:pt x="2372678" y="2328544"/>
                                </a:moveTo>
                                <a:cubicBezTo>
                                  <a:pt x="2431771" y="2328544"/>
                                  <a:pt x="2479676" y="2376449"/>
                                  <a:pt x="2479676" y="2435542"/>
                                </a:cubicBezTo>
                                <a:cubicBezTo>
                                  <a:pt x="2479676" y="2494635"/>
                                  <a:pt x="2431771" y="2542540"/>
                                  <a:pt x="2372678" y="2542540"/>
                                </a:cubicBezTo>
                                <a:cubicBezTo>
                                  <a:pt x="2313585" y="2542540"/>
                                  <a:pt x="2265680" y="2494635"/>
                                  <a:pt x="2265680" y="2435542"/>
                                </a:cubicBezTo>
                                <a:cubicBezTo>
                                  <a:pt x="2265680" y="2376449"/>
                                  <a:pt x="2313585" y="2328544"/>
                                  <a:pt x="2372678" y="2328544"/>
                                </a:cubicBezTo>
                                <a:close/>
                                <a:moveTo>
                                  <a:pt x="1607503" y="2312669"/>
                                </a:moveTo>
                                <a:cubicBezTo>
                                  <a:pt x="1654322" y="2312669"/>
                                  <a:pt x="1692276" y="2351334"/>
                                  <a:pt x="1692276" y="2399029"/>
                                </a:cubicBezTo>
                                <a:cubicBezTo>
                                  <a:pt x="1692276" y="2446724"/>
                                  <a:pt x="1654322" y="2485389"/>
                                  <a:pt x="1607503" y="2485389"/>
                                </a:cubicBezTo>
                                <a:cubicBezTo>
                                  <a:pt x="1560684" y="2485389"/>
                                  <a:pt x="1522730" y="2446724"/>
                                  <a:pt x="1522730" y="2399029"/>
                                </a:cubicBezTo>
                                <a:cubicBezTo>
                                  <a:pt x="1522730" y="2351334"/>
                                  <a:pt x="1560684" y="2312669"/>
                                  <a:pt x="1607503" y="2312669"/>
                                </a:cubicBezTo>
                                <a:close/>
                                <a:moveTo>
                                  <a:pt x="1233488" y="1957069"/>
                                </a:moveTo>
                                <a:cubicBezTo>
                                  <a:pt x="1285217" y="1957069"/>
                                  <a:pt x="1327151" y="1999003"/>
                                  <a:pt x="1327151" y="2050732"/>
                                </a:cubicBezTo>
                                <a:cubicBezTo>
                                  <a:pt x="1327151" y="2102461"/>
                                  <a:pt x="1285217" y="2144395"/>
                                  <a:pt x="1233488" y="2144395"/>
                                </a:cubicBezTo>
                                <a:cubicBezTo>
                                  <a:pt x="1181759" y="2144395"/>
                                  <a:pt x="1139825" y="2102461"/>
                                  <a:pt x="1139825" y="2050732"/>
                                </a:cubicBezTo>
                                <a:cubicBezTo>
                                  <a:pt x="1139825" y="1999003"/>
                                  <a:pt x="1181759" y="1957069"/>
                                  <a:pt x="1233488" y="1957069"/>
                                </a:cubicBezTo>
                                <a:close/>
                                <a:moveTo>
                                  <a:pt x="2364423" y="1946274"/>
                                </a:moveTo>
                                <a:cubicBezTo>
                                  <a:pt x="2423516" y="1946274"/>
                                  <a:pt x="2471421" y="1994179"/>
                                  <a:pt x="2471421" y="2053272"/>
                                </a:cubicBezTo>
                                <a:cubicBezTo>
                                  <a:pt x="2471421" y="2112365"/>
                                  <a:pt x="2423516" y="2160270"/>
                                  <a:pt x="2364423" y="2160270"/>
                                </a:cubicBezTo>
                                <a:cubicBezTo>
                                  <a:pt x="2305330" y="2160270"/>
                                  <a:pt x="2257425" y="2112365"/>
                                  <a:pt x="2257425" y="2053272"/>
                                </a:cubicBezTo>
                                <a:cubicBezTo>
                                  <a:pt x="2257425" y="1994179"/>
                                  <a:pt x="2305330" y="1946274"/>
                                  <a:pt x="2364423" y="1946274"/>
                                </a:cubicBezTo>
                                <a:close/>
                                <a:moveTo>
                                  <a:pt x="1607503" y="1946274"/>
                                </a:moveTo>
                                <a:cubicBezTo>
                                  <a:pt x="1666596" y="1946274"/>
                                  <a:pt x="1714501" y="1994179"/>
                                  <a:pt x="1714501" y="2053272"/>
                                </a:cubicBezTo>
                                <a:cubicBezTo>
                                  <a:pt x="1714501" y="2112365"/>
                                  <a:pt x="1666596" y="2160270"/>
                                  <a:pt x="1607503" y="2160270"/>
                                </a:cubicBezTo>
                                <a:cubicBezTo>
                                  <a:pt x="1548410" y="2160270"/>
                                  <a:pt x="1500505" y="2112365"/>
                                  <a:pt x="1500505" y="2053272"/>
                                </a:cubicBezTo>
                                <a:cubicBezTo>
                                  <a:pt x="1500505" y="1994179"/>
                                  <a:pt x="1548410" y="1946274"/>
                                  <a:pt x="1607503" y="1946274"/>
                                </a:cubicBezTo>
                                <a:close/>
                                <a:moveTo>
                                  <a:pt x="1977390" y="1943099"/>
                                </a:moveTo>
                                <a:cubicBezTo>
                                  <a:pt x="2037360" y="1943099"/>
                                  <a:pt x="2085975" y="1990719"/>
                                  <a:pt x="2085975" y="2049462"/>
                                </a:cubicBezTo>
                                <a:cubicBezTo>
                                  <a:pt x="2085975" y="2108205"/>
                                  <a:pt x="2037360" y="2155825"/>
                                  <a:pt x="1977390" y="2155825"/>
                                </a:cubicBezTo>
                                <a:cubicBezTo>
                                  <a:pt x="1917420" y="2155825"/>
                                  <a:pt x="1868805" y="2108205"/>
                                  <a:pt x="1868805" y="2049462"/>
                                </a:cubicBezTo>
                                <a:cubicBezTo>
                                  <a:pt x="1868805" y="1990719"/>
                                  <a:pt x="1917420" y="1943099"/>
                                  <a:pt x="1977390" y="1943099"/>
                                </a:cubicBezTo>
                                <a:close/>
                                <a:moveTo>
                                  <a:pt x="1982153" y="1582419"/>
                                </a:moveTo>
                                <a:cubicBezTo>
                                  <a:pt x="2041246" y="1582419"/>
                                  <a:pt x="2089151" y="1630039"/>
                                  <a:pt x="2089151" y="1688782"/>
                                </a:cubicBezTo>
                                <a:cubicBezTo>
                                  <a:pt x="2089151" y="1747525"/>
                                  <a:pt x="2041246" y="1795145"/>
                                  <a:pt x="1982153" y="1795145"/>
                                </a:cubicBezTo>
                                <a:cubicBezTo>
                                  <a:pt x="1923060" y="1795145"/>
                                  <a:pt x="1875155" y="1747525"/>
                                  <a:pt x="1875155" y="1688782"/>
                                </a:cubicBezTo>
                                <a:cubicBezTo>
                                  <a:pt x="1875155" y="1630039"/>
                                  <a:pt x="1923060" y="1582419"/>
                                  <a:pt x="1982153" y="1582419"/>
                                </a:cubicBezTo>
                                <a:close/>
                                <a:moveTo>
                                  <a:pt x="2372678" y="1577974"/>
                                </a:moveTo>
                                <a:cubicBezTo>
                                  <a:pt x="2431771" y="1577974"/>
                                  <a:pt x="2479676" y="1625879"/>
                                  <a:pt x="2479676" y="1684972"/>
                                </a:cubicBezTo>
                                <a:cubicBezTo>
                                  <a:pt x="2479676" y="1744065"/>
                                  <a:pt x="2431771" y="1791970"/>
                                  <a:pt x="2372678" y="1791970"/>
                                </a:cubicBezTo>
                                <a:cubicBezTo>
                                  <a:pt x="2313585" y="1791970"/>
                                  <a:pt x="2265680" y="1744065"/>
                                  <a:pt x="2265680" y="1684972"/>
                                </a:cubicBezTo>
                                <a:cubicBezTo>
                                  <a:pt x="2265680" y="1625879"/>
                                  <a:pt x="2313585" y="1577974"/>
                                  <a:pt x="2372678" y="1577974"/>
                                </a:cubicBezTo>
                                <a:close/>
                                <a:moveTo>
                                  <a:pt x="877888" y="1574799"/>
                                </a:moveTo>
                                <a:cubicBezTo>
                                  <a:pt x="929617" y="1574799"/>
                                  <a:pt x="971551" y="1616733"/>
                                  <a:pt x="971551" y="1668462"/>
                                </a:cubicBezTo>
                                <a:cubicBezTo>
                                  <a:pt x="971551" y="1720191"/>
                                  <a:pt x="929617" y="1762125"/>
                                  <a:pt x="877888" y="1762125"/>
                                </a:cubicBezTo>
                                <a:cubicBezTo>
                                  <a:pt x="826159" y="1762125"/>
                                  <a:pt x="784225" y="1720191"/>
                                  <a:pt x="784225" y="1668462"/>
                                </a:cubicBezTo>
                                <a:cubicBezTo>
                                  <a:pt x="784225" y="1616733"/>
                                  <a:pt x="826159" y="1574799"/>
                                  <a:pt x="877888" y="1574799"/>
                                </a:cubicBezTo>
                                <a:close/>
                                <a:moveTo>
                                  <a:pt x="1607503" y="1571624"/>
                                </a:moveTo>
                                <a:cubicBezTo>
                                  <a:pt x="1666596" y="1571624"/>
                                  <a:pt x="1714501" y="1619244"/>
                                  <a:pt x="1714501" y="1677987"/>
                                </a:cubicBezTo>
                                <a:cubicBezTo>
                                  <a:pt x="1714501" y="1736730"/>
                                  <a:pt x="1666596" y="1784350"/>
                                  <a:pt x="1607503" y="1784350"/>
                                </a:cubicBezTo>
                                <a:cubicBezTo>
                                  <a:pt x="1548410" y="1784350"/>
                                  <a:pt x="1500505" y="1736730"/>
                                  <a:pt x="1500505" y="1677987"/>
                                </a:cubicBezTo>
                                <a:cubicBezTo>
                                  <a:pt x="1500505" y="1619244"/>
                                  <a:pt x="1548410" y="1571624"/>
                                  <a:pt x="1607503" y="1571624"/>
                                </a:cubicBezTo>
                                <a:close/>
                                <a:moveTo>
                                  <a:pt x="1233488" y="1571624"/>
                                </a:moveTo>
                                <a:cubicBezTo>
                                  <a:pt x="1285217" y="1571624"/>
                                  <a:pt x="1327151" y="1613558"/>
                                  <a:pt x="1327151" y="1665287"/>
                                </a:cubicBezTo>
                                <a:cubicBezTo>
                                  <a:pt x="1327151" y="1717016"/>
                                  <a:pt x="1285217" y="1758950"/>
                                  <a:pt x="1233488" y="1758950"/>
                                </a:cubicBezTo>
                                <a:cubicBezTo>
                                  <a:pt x="1181759" y="1758950"/>
                                  <a:pt x="1139825" y="1717016"/>
                                  <a:pt x="1139825" y="1665287"/>
                                </a:cubicBezTo>
                                <a:cubicBezTo>
                                  <a:pt x="1139825" y="1613558"/>
                                  <a:pt x="1181759" y="1571624"/>
                                  <a:pt x="1233488" y="1571624"/>
                                </a:cubicBezTo>
                                <a:close/>
                                <a:moveTo>
                                  <a:pt x="2372678" y="1207769"/>
                                </a:moveTo>
                                <a:cubicBezTo>
                                  <a:pt x="2431771" y="1207769"/>
                                  <a:pt x="2479676" y="1255389"/>
                                  <a:pt x="2479676" y="1314132"/>
                                </a:cubicBezTo>
                                <a:cubicBezTo>
                                  <a:pt x="2479676" y="1372875"/>
                                  <a:pt x="2431771" y="1420495"/>
                                  <a:pt x="2372678" y="1420495"/>
                                </a:cubicBezTo>
                                <a:cubicBezTo>
                                  <a:pt x="2313585" y="1420495"/>
                                  <a:pt x="2265680" y="1372875"/>
                                  <a:pt x="2265680" y="1314132"/>
                                </a:cubicBezTo>
                                <a:cubicBezTo>
                                  <a:pt x="2265680" y="1255389"/>
                                  <a:pt x="2313585" y="1207769"/>
                                  <a:pt x="2372678" y="1207769"/>
                                </a:cubicBezTo>
                                <a:close/>
                                <a:moveTo>
                                  <a:pt x="1997393" y="1203324"/>
                                </a:moveTo>
                                <a:cubicBezTo>
                                  <a:pt x="2056136" y="1203324"/>
                                  <a:pt x="2103756" y="1251939"/>
                                  <a:pt x="2103756" y="1311909"/>
                                </a:cubicBezTo>
                                <a:cubicBezTo>
                                  <a:pt x="2103756" y="1371879"/>
                                  <a:pt x="2056136" y="1420494"/>
                                  <a:pt x="1997393" y="1420494"/>
                                </a:cubicBezTo>
                                <a:cubicBezTo>
                                  <a:pt x="1938650" y="1420494"/>
                                  <a:pt x="1891030" y="1371879"/>
                                  <a:pt x="1891030" y="1311909"/>
                                </a:cubicBezTo>
                                <a:cubicBezTo>
                                  <a:pt x="1891030" y="1251939"/>
                                  <a:pt x="1938650" y="1203324"/>
                                  <a:pt x="1997393" y="1203324"/>
                                </a:cubicBezTo>
                                <a:close/>
                                <a:moveTo>
                                  <a:pt x="1233488" y="1203324"/>
                                </a:moveTo>
                                <a:cubicBezTo>
                                  <a:pt x="1285217" y="1203324"/>
                                  <a:pt x="1327151" y="1245258"/>
                                  <a:pt x="1327151" y="1296987"/>
                                </a:cubicBezTo>
                                <a:cubicBezTo>
                                  <a:pt x="1327151" y="1348716"/>
                                  <a:pt x="1285217" y="1390650"/>
                                  <a:pt x="1233488" y="1390650"/>
                                </a:cubicBezTo>
                                <a:cubicBezTo>
                                  <a:pt x="1181759" y="1390650"/>
                                  <a:pt x="1139825" y="1348716"/>
                                  <a:pt x="1139825" y="1296987"/>
                                </a:cubicBezTo>
                                <a:cubicBezTo>
                                  <a:pt x="1139825" y="1245258"/>
                                  <a:pt x="1181759" y="1203324"/>
                                  <a:pt x="1233488" y="1203324"/>
                                </a:cubicBezTo>
                                <a:close/>
                                <a:moveTo>
                                  <a:pt x="1607503" y="1200149"/>
                                </a:moveTo>
                                <a:cubicBezTo>
                                  <a:pt x="1666596" y="1200149"/>
                                  <a:pt x="1714501" y="1248764"/>
                                  <a:pt x="1714501" y="1308734"/>
                                </a:cubicBezTo>
                                <a:cubicBezTo>
                                  <a:pt x="1714501" y="1368704"/>
                                  <a:pt x="1666596" y="1417319"/>
                                  <a:pt x="1607503" y="1417319"/>
                                </a:cubicBezTo>
                                <a:cubicBezTo>
                                  <a:pt x="1548410" y="1417319"/>
                                  <a:pt x="1500505" y="1368704"/>
                                  <a:pt x="1500505" y="1308734"/>
                                </a:cubicBezTo>
                                <a:cubicBezTo>
                                  <a:pt x="1500505" y="1248764"/>
                                  <a:pt x="1548410" y="1200149"/>
                                  <a:pt x="1607503" y="1200149"/>
                                </a:cubicBezTo>
                                <a:close/>
                                <a:moveTo>
                                  <a:pt x="462280" y="1200149"/>
                                </a:moveTo>
                                <a:cubicBezTo>
                                  <a:pt x="507871" y="1200149"/>
                                  <a:pt x="544830" y="1237108"/>
                                  <a:pt x="544830" y="1282699"/>
                                </a:cubicBezTo>
                                <a:cubicBezTo>
                                  <a:pt x="544830" y="1328290"/>
                                  <a:pt x="507871" y="1365249"/>
                                  <a:pt x="462280" y="1365249"/>
                                </a:cubicBezTo>
                                <a:cubicBezTo>
                                  <a:pt x="416689" y="1365249"/>
                                  <a:pt x="379730" y="1328290"/>
                                  <a:pt x="379730" y="1282699"/>
                                </a:cubicBezTo>
                                <a:cubicBezTo>
                                  <a:pt x="379730" y="1237108"/>
                                  <a:pt x="416689" y="1200149"/>
                                  <a:pt x="462280" y="1200149"/>
                                </a:cubicBezTo>
                                <a:close/>
                                <a:moveTo>
                                  <a:pt x="877888" y="1188719"/>
                                </a:moveTo>
                                <a:cubicBezTo>
                                  <a:pt x="929617" y="1188719"/>
                                  <a:pt x="971551" y="1230653"/>
                                  <a:pt x="971551" y="1282382"/>
                                </a:cubicBezTo>
                                <a:cubicBezTo>
                                  <a:pt x="971551" y="1334111"/>
                                  <a:pt x="929617" y="1376045"/>
                                  <a:pt x="877888" y="1376045"/>
                                </a:cubicBezTo>
                                <a:cubicBezTo>
                                  <a:pt x="826159" y="1376045"/>
                                  <a:pt x="784225" y="1334111"/>
                                  <a:pt x="784225" y="1282382"/>
                                </a:cubicBezTo>
                                <a:cubicBezTo>
                                  <a:pt x="784225" y="1230653"/>
                                  <a:pt x="826159" y="1188719"/>
                                  <a:pt x="877888" y="1188719"/>
                                </a:cubicBezTo>
                                <a:close/>
                                <a:moveTo>
                                  <a:pt x="1607503" y="839469"/>
                                </a:moveTo>
                                <a:cubicBezTo>
                                  <a:pt x="1666596" y="839469"/>
                                  <a:pt x="1714501" y="887374"/>
                                  <a:pt x="1714501" y="946467"/>
                                </a:cubicBezTo>
                                <a:cubicBezTo>
                                  <a:pt x="1714501" y="1005560"/>
                                  <a:pt x="1666596" y="1053465"/>
                                  <a:pt x="1607503" y="1053465"/>
                                </a:cubicBezTo>
                                <a:cubicBezTo>
                                  <a:pt x="1548410" y="1053465"/>
                                  <a:pt x="1500505" y="1005560"/>
                                  <a:pt x="1500505" y="946467"/>
                                </a:cubicBezTo>
                                <a:cubicBezTo>
                                  <a:pt x="1500505" y="887374"/>
                                  <a:pt x="1548410" y="839469"/>
                                  <a:pt x="1607503" y="839469"/>
                                </a:cubicBezTo>
                                <a:close/>
                                <a:moveTo>
                                  <a:pt x="1233488" y="839469"/>
                                </a:moveTo>
                                <a:cubicBezTo>
                                  <a:pt x="1285217" y="839469"/>
                                  <a:pt x="1327151" y="881403"/>
                                  <a:pt x="1327151" y="933132"/>
                                </a:cubicBezTo>
                                <a:cubicBezTo>
                                  <a:pt x="1327151" y="984861"/>
                                  <a:pt x="1285217" y="1026795"/>
                                  <a:pt x="1233488" y="1026795"/>
                                </a:cubicBezTo>
                                <a:cubicBezTo>
                                  <a:pt x="1181759" y="1026795"/>
                                  <a:pt x="1139825" y="984861"/>
                                  <a:pt x="1139825" y="933132"/>
                                </a:cubicBezTo>
                                <a:cubicBezTo>
                                  <a:pt x="1139825" y="881403"/>
                                  <a:pt x="1181759" y="839469"/>
                                  <a:pt x="1233488" y="839469"/>
                                </a:cubicBezTo>
                                <a:close/>
                                <a:moveTo>
                                  <a:pt x="2374265" y="836295"/>
                                </a:moveTo>
                                <a:cubicBezTo>
                                  <a:pt x="2434235" y="836295"/>
                                  <a:pt x="2482850" y="883915"/>
                                  <a:pt x="2482850" y="942658"/>
                                </a:cubicBezTo>
                                <a:cubicBezTo>
                                  <a:pt x="2482850" y="1001401"/>
                                  <a:pt x="2434235" y="1049020"/>
                                  <a:pt x="2374265" y="1049020"/>
                                </a:cubicBezTo>
                                <a:cubicBezTo>
                                  <a:pt x="2314295" y="1049020"/>
                                  <a:pt x="2265680" y="1001401"/>
                                  <a:pt x="2265680" y="942658"/>
                                </a:cubicBezTo>
                                <a:cubicBezTo>
                                  <a:pt x="2265680" y="883915"/>
                                  <a:pt x="2314295" y="836295"/>
                                  <a:pt x="2374265" y="836295"/>
                                </a:cubicBezTo>
                                <a:close/>
                                <a:moveTo>
                                  <a:pt x="1997393" y="836295"/>
                                </a:moveTo>
                                <a:cubicBezTo>
                                  <a:pt x="2056136" y="836295"/>
                                  <a:pt x="2103756" y="883915"/>
                                  <a:pt x="2103756" y="942658"/>
                                </a:cubicBezTo>
                                <a:cubicBezTo>
                                  <a:pt x="2103756" y="1001401"/>
                                  <a:pt x="2056136" y="1049020"/>
                                  <a:pt x="1997393" y="1049020"/>
                                </a:cubicBezTo>
                                <a:cubicBezTo>
                                  <a:pt x="1938650" y="1049020"/>
                                  <a:pt x="1891030" y="1001401"/>
                                  <a:pt x="1891030" y="942658"/>
                                </a:cubicBezTo>
                                <a:cubicBezTo>
                                  <a:pt x="1891030" y="883915"/>
                                  <a:pt x="1938650" y="836295"/>
                                  <a:pt x="1997393" y="836295"/>
                                </a:cubicBezTo>
                                <a:close/>
                                <a:moveTo>
                                  <a:pt x="462280" y="831850"/>
                                </a:moveTo>
                                <a:cubicBezTo>
                                  <a:pt x="507871" y="831850"/>
                                  <a:pt x="544830" y="868809"/>
                                  <a:pt x="544830" y="914400"/>
                                </a:cubicBezTo>
                                <a:cubicBezTo>
                                  <a:pt x="544830" y="959992"/>
                                  <a:pt x="507871" y="996951"/>
                                  <a:pt x="462280" y="996951"/>
                                </a:cubicBezTo>
                                <a:cubicBezTo>
                                  <a:pt x="416689" y="996951"/>
                                  <a:pt x="379730" y="959992"/>
                                  <a:pt x="379730" y="914400"/>
                                </a:cubicBezTo>
                                <a:cubicBezTo>
                                  <a:pt x="379730" y="868809"/>
                                  <a:pt x="416689" y="831850"/>
                                  <a:pt x="462280" y="831850"/>
                                </a:cubicBezTo>
                                <a:close/>
                                <a:moveTo>
                                  <a:pt x="877888" y="817245"/>
                                </a:moveTo>
                                <a:cubicBezTo>
                                  <a:pt x="929617" y="817245"/>
                                  <a:pt x="971551" y="859179"/>
                                  <a:pt x="971551" y="910908"/>
                                </a:cubicBezTo>
                                <a:cubicBezTo>
                                  <a:pt x="971551" y="962637"/>
                                  <a:pt x="929617" y="1004571"/>
                                  <a:pt x="877888" y="1004571"/>
                                </a:cubicBezTo>
                                <a:cubicBezTo>
                                  <a:pt x="826159" y="1004571"/>
                                  <a:pt x="784225" y="962637"/>
                                  <a:pt x="784225" y="910908"/>
                                </a:cubicBezTo>
                                <a:cubicBezTo>
                                  <a:pt x="784225" y="859179"/>
                                  <a:pt x="826159" y="817245"/>
                                  <a:pt x="877888" y="817245"/>
                                </a:cubicBezTo>
                                <a:close/>
                                <a:moveTo>
                                  <a:pt x="462280" y="512445"/>
                                </a:moveTo>
                                <a:cubicBezTo>
                                  <a:pt x="507871" y="512445"/>
                                  <a:pt x="544830" y="549404"/>
                                  <a:pt x="544830" y="594995"/>
                                </a:cubicBezTo>
                                <a:cubicBezTo>
                                  <a:pt x="544830" y="640586"/>
                                  <a:pt x="507871" y="677545"/>
                                  <a:pt x="462280" y="677545"/>
                                </a:cubicBezTo>
                                <a:cubicBezTo>
                                  <a:pt x="416689" y="677545"/>
                                  <a:pt x="379730" y="640586"/>
                                  <a:pt x="379730" y="594995"/>
                                </a:cubicBezTo>
                                <a:cubicBezTo>
                                  <a:pt x="379730" y="549404"/>
                                  <a:pt x="416689" y="512445"/>
                                  <a:pt x="462280" y="512445"/>
                                </a:cubicBezTo>
                                <a:close/>
                                <a:moveTo>
                                  <a:pt x="1233488" y="509269"/>
                                </a:moveTo>
                                <a:cubicBezTo>
                                  <a:pt x="1285217" y="509269"/>
                                  <a:pt x="1327151" y="551203"/>
                                  <a:pt x="1327151" y="602932"/>
                                </a:cubicBezTo>
                                <a:cubicBezTo>
                                  <a:pt x="1327151" y="654661"/>
                                  <a:pt x="1285217" y="696595"/>
                                  <a:pt x="1233488" y="696595"/>
                                </a:cubicBezTo>
                                <a:cubicBezTo>
                                  <a:pt x="1181759" y="696595"/>
                                  <a:pt x="1139825" y="654661"/>
                                  <a:pt x="1139825" y="602932"/>
                                </a:cubicBezTo>
                                <a:cubicBezTo>
                                  <a:pt x="1139825" y="551203"/>
                                  <a:pt x="1181759" y="509269"/>
                                  <a:pt x="1233488" y="509269"/>
                                </a:cubicBezTo>
                                <a:close/>
                                <a:moveTo>
                                  <a:pt x="56198" y="501650"/>
                                </a:moveTo>
                                <a:cubicBezTo>
                                  <a:pt x="87235" y="501650"/>
                                  <a:pt x="112396" y="526100"/>
                                  <a:pt x="112396" y="556260"/>
                                </a:cubicBezTo>
                                <a:cubicBezTo>
                                  <a:pt x="112396" y="586420"/>
                                  <a:pt x="87235" y="610870"/>
                                  <a:pt x="56198" y="610870"/>
                                </a:cubicBezTo>
                                <a:cubicBezTo>
                                  <a:pt x="25161" y="610870"/>
                                  <a:pt x="0" y="586420"/>
                                  <a:pt x="0" y="556260"/>
                                </a:cubicBezTo>
                                <a:cubicBezTo>
                                  <a:pt x="0" y="526100"/>
                                  <a:pt x="25161" y="501650"/>
                                  <a:pt x="56198" y="501650"/>
                                </a:cubicBezTo>
                                <a:close/>
                                <a:moveTo>
                                  <a:pt x="2338388" y="498475"/>
                                </a:moveTo>
                                <a:cubicBezTo>
                                  <a:pt x="2397131" y="498475"/>
                                  <a:pt x="2444751" y="546380"/>
                                  <a:pt x="2444751" y="605473"/>
                                </a:cubicBezTo>
                                <a:cubicBezTo>
                                  <a:pt x="2444751" y="664566"/>
                                  <a:pt x="2397131" y="712471"/>
                                  <a:pt x="2338388" y="712471"/>
                                </a:cubicBezTo>
                                <a:cubicBezTo>
                                  <a:pt x="2279645" y="712471"/>
                                  <a:pt x="2232025" y="664566"/>
                                  <a:pt x="2232025" y="605473"/>
                                </a:cubicBezTo>
                                <a:cubicBezTo>
                                  <a:pt x="2232025" y="546380"/>
                                  <a:pt x="2279645" y="498475"/>
                                  <a:pt x="2338388" y="498475"/>
                                </a:cubicBezTo>
                                <a:close/>
                                <a:moveTo>
                                  <a:pt x="1607503" y="498474"/>
                                </a:moveTo>
                                <a:cubicBezTo>
                                  <a:pt x="1666596" y="498474"/>
                                  <a:pt x="1714501" y="546379"/>
                                  <a:pt x="1714501" y="605472"/>
                                </a:cubicBezTo>
                                <a:cubicBezTo>
                                  <a:pt x="1714501" y="664565"/>
                                  <a:pt x="1666596" y="712470"/>
                                  <a:pt x="1607503" y="712470"/>
                                </a:cubicBezTo>
                                <a:cubicBezTo>
                                  <a:pt x="1548410" y="712470"/>
                                  <a:pt x="1500505" y="664565"/>
                                  <a:pt x="1500505" y="605472"/>
                                </a:cubicBezTo>
                                <a:cubicBezTo>
                                  <a:pt x="1500505" y="546379"/>
                                  <a:pt x="1548410" y="498474"/>
                                  <a:pt x="1607503" y="498474"/>
                                </a:cubicBezTo>
                                <a:close/>
                                <a:moveTo>
                                  <a:pt x="1959928" y="479425"/>
                                </a:moveTo>
                                <a:cubicBezTo>
                                  <a:pt x="2019021" y="479425"/>
                                  <a:pt x="2066926" y="527330"/>
                                  <a:pt x="2066926" y="586423"/>
                                </a:cubicBezTo>
                                <a:cubicBezTo>
                                  <a:pt x="2066926" y="645516"/>
                                  <a:pt x="2019021" y="693421"/>
                                  <a:pt x="1959928" y="693421"/>
                                </a:cubicBezTo>
                                <a:cubicBezTo>
                                  <a:pt x="1900835" y="693421"/>
                                  <a:pt x="1852930" y="645516"/>
                                  <a:pt x="1852930" y="586423"/>
                                </a:cubicBezTo>
                                <a:cubicBezTo>
                                  <a:pt x="1852930" y="527330"/>
                                  <a:pt x="1900835" y="479425"/>
                                  <a:pt x="1959928" y="479425"/>
                                </a:cubicBezTo>
                                <a:close/>
                                <a:moveTo>
                                  <a:pt x="877888" y="445770"/>
                                </a:moveTo>
                                <a:cubicBezTo>
                                  <a:pt x="929617" y="445770"/>
                                  <a:pt x="971551" y="487704"/>
                                  <a:pt x="971551" y="539433"/>
                                </a:cubicBezTo>
                                <a:cubicBezTo>
                                  <a:pt x="971551" y="591162"/>
                                  <a:pt x="929617" y="633096"/>
                                  <a:pt x="877888" y="633096"/>
                                </a:cubicBezTo>
                                <a:cubicBezTo>
                                  <a:pt x="826159" y="633096"/>
                                  <a:pt x="784225" y="591162"/>
                                  <a:pt x="784225" y="539433"/>
                                </a:cubicBezTo>
                                <a:cubicBezTo>
                                  <a:pt x="784225" y="487704"/>
                                  <a:pt x="826159" y="445770"/>
                                  <a:pt x="877888" y="445770"/>
                                </a:cubicBezTo>
                                <a:close/>
                                <a:moveTo>
                                  <a:pt x="56198" y="250825"/>
                                </a:moveTo>
                                <a:cubicBezTo>
                                  <a:pt x="87235" y="250825"/>
                                  <a:pt x="112396" y="275275"/>
                                  <a:pt x="112396" y="305436"/>
                                </a:cubicBezTo>
                                <a:cubicBezTo>
                                  <a:pt x="112396" y="335595"/>
                                  <a:pt x="87235" y="360045"/>
                                  <a:pt x="56198" y="360045"/>
                                </a:cubicBezTo>
                                <a:cubicBezTo>
                                  <a:pt x="25161" y="360045"/>
                                  <a:pt x="0" y="335595"/>
                                  <a:pt x="0" y="305436"/>
                                </a:cubicBezTo>
                                <a:cubicBezTo>
                                  <a:pt x="0" y="275275"/>
                                  <a:pt x="25161" y="250825"/>
                                  <a:pt x="56198" y="250825"/>
                                </a:cubicBezTo>
                                <a:close/>
                                <a:moveTo>
                                  <a:pt x="462280" y="142875"/>
                                </a:moveTo>
                                <a:cubicBezTo>
                                  <a:pt x="507871" y="142875"/>
                                  <a:pt x="544830" y="179834"/>
                                  <a:pt x="544830" y="225425"/>
                                </a:cubicBezTo>
                                <a:cubicBezTo>
                                  <a:pt x="544830" y="271016"/>
                                  <a:pt x="507871" y="307975"/>
                                  <a:pt x="462280" y="307975"/>
                                </a:cubicBezTo>
                                <a:cubicBezTo>
                                  <a:pt x="416689" y="307975"/>
                                  <a:pt x="379730" y="271016"/>
                                  <a:pt x="379730" y="225425"/>
                                </a:cubicBezTo>
                                <a:cubicBezTo>
                                  <a:pt x="379730" y="179834"/>
                                  <a:pt x="416689" y="142875"/>
                                  <a:pt x="462280" y="142875"/>
                                </a:cubicBezTo>
                                <a:close/>
                                <a:moveTo>
                                  <a:pt x="1607503" y="137794"/>
                                </a:moveTo>
                                <a:cubicBezTo>
                                  <a:pt x="1666596" y="137794"/>
                                  <a:pt x="1714501" y="185699"/>
                                  <a:pt x="1714501" y="244792"/>
                                </a:cubicBezTo>
                                <a:cubicBezTo>
                                  <a:pt x="1714501" y="303885"/>
                                  <a:pt x="1666596" y="351790"/>
                                  <a:pt x="1607503" y="351790"/>
                                </a:cubicBezTo>
                                <a:cubicBezTo>
                                  <a:pt x="1548410" y="351790"/>
                                  <a:pt x="1500505" y="303885"/>
                                  <a:pt x="1500505" y="244792"/>
                                </a:cubicBezTo>
                                <a:cubicBezTo>
                                  <a:pt x="1500505" y="185699"/>
                                  <a:pt x="1548410" y="137794"/>
                                  <a:pt x="1607503" y="137794"/>
                                </a:cubicBezTo>
                                <a:close/>
                                <a:moveTo>
                                  <a:pt x="1233488" y="134619"/>
                                </a:moveTo>
                                <a:cubicBezTo>
                                  <a:pt x="1285217" y="134619"/>
                                  <a:pt x="1327151" y="176553"/>
                                  <a:pt x="1327151" y="228282"/>
                                </a:cubicBezTo>
                                <a:cubicBezTo>
                                  <a:pt x="1327151" y="280011"/>
                                  <a:pt x="1285217" y="321945"/>
                                  <a:pt x="1233488" y="321945"/>
                                </a:cubicBezTo>
                                <a:cubicBezTo>
                                  <a:pt x="1181759" y="321945"/>
                                  <a:pt x="1139825" y="280011"/>
                                  <a:pt x="1139825" y="228282"/>
                                </a:cubicBezTo>
                                <a:cubicBezTo>
                                  <a:pt x="1139825" y="176553"/>
                                  <a:pt x="1181759" y="134619"/>
                                  <a:pt x="1233488" y="134619"/>
                                </a:cubicBezTo>
                                <a:close/>
                                <a:moveTo>
                                  <a:pt x="877888" y="131445"/>
                                </a:moveTo>
                                <a:cubicBezTo>
                                  <a:pt x="929617" y="131445"/>
                                  <a:pt x="971551" y="173379"/>
                                  <a:pt x="971551" y="225108"/>
                                </a:cubicBezTo>
                                <a:cubicBezTo>
                                  <a:pt x="971551" y="276837"/>
                                  <a:pt x="929617" y="318771"/>
                                  <a:pt x="877888" y="318771"/>
                                </a:cubicBezTo>
                                <a:cubicBezTo>
                                  <a:pt x="826159" y="318771"/>
                                  <a:pt x="784225" y="276837"/>
                                  <a:pt x="784225" y="225108"/>
                                </a:cubicBezTo>
                                <a:cubicBezTo>
                                  <a:pt x="784225" y="173379"/>
                                  <a:pt x="826159" y="131445"/>
                                  <a:pt x="877888" y="131445"/>
                                </a:cubicBezTo>
                                <a:close/>
                                <a:moveTo>
                                  <a:pt x="1959928" y="123825"/>
                                </a:moveTo>
                                <a:cubicBezTo>
                                  <a:pt x="2019021" y="123825"/>
                                  <a:pt x="2066926" y="171445"/>
                                  <a:pt x="2066926" y="230188"/>
                                </a:cubicBezTo>
                                <a:cubicBezTo>
                                  <a:pt x="2066926" y="288931"/>
                                  <a:pt x="2019021" y="336551"/>
                                  <a:pt x="1959928" y="336551"/>
                                </a:cubicBezTo>
                                <a:cubicBezTo>
                                  <a:pt x="1900835" y="336551"/>
                                  <a:pt x="1852930" y="288931"/>
                                  <a:pt x="1852930" y="230188"/>
                                </a:cubicBezTo>
                                <a:cubicBezTo>
                                  <a:pt x="1852930" y="171445"/>
                                  <a:pt x="1900835" y="123825"/>
                                  <a:pt x="1959928" y="123825"/>
                                </a:cubicBezTo>
                                <a:close/>
                                <a:moveTo>
                                  <a:pt x="2338388" y="115570"/>
                                </a:moveTo>
                                <a:cubicBezTo>
                                  <a:pt x="2397131" y="115570"/>
                                  <a:pt x="2444751" y="163475"/>
                                  <a:pt x="2444751" y="222568"/>
                                </a:cubicBezTo>
                                <a:cubicBezTo>
                                  <a:pt x="2444751" y="281661"/>
                                  <a:pt x="2397131" y="329566"/>
                                  <a:pt x="2338388" y="329566"/>
                                </a:cubicBezTo>
                                <a:cubicBezTo>
                                  <a:pt x="2279645" y="329566"/>
                                  <a:pt x="2232025" y="281661"/>
                                  <a:pt x="2232025" y="222568"/>
                                </a:cubicBezTo>
                                <a:cubicBezTo>
                                  <a:pt x="2232025" y="163475"/>
                                  <a:pt x="2279645" y="115570"/>
                                  <a:pt x="2338388" y="115570"/>
                                </a:cubicBezTo>
                                <a:close/>
                                <a:moveTo>
                                  <a:pt x="2003" y="0"/>
                                </a:moveTo>
                                <a:lnTo>
                                  <a:pt x="110394" y="0"/>
                                </a:lnTo>
                                <a:lnTo>
                                  <a:pt x="107980" y="11485"/>
                                </a:lnTo>
                                <a:cubicBezTo>
                                  <a:pt x="99449" y="30857"/>
                                  <a:pt x="79476" y="44450"/>
                                  <a:pt x="56198" y="44450"/>
                                </a:cubicBezTo>
                                <a:cubicBezTo>
                                  <a:pt x="32921" y="44450"/>
                                  <a:pt x="12948" y="30857"/>
                                  <a:pt x="4417" y="11485"/>
                                </a:cubicBezTo>
                                <a:close/>
                              </a:path>
                            </a:pathLst>
                          </a:custGeom>
                          <a:solidFill>
                            <a:schemeClr val="accent3"/>
                          </a:solidFill>
                          <a:ln>
                            <a:noFill/>
                          </a:ln>
                        </wps:spPr>
                        <wps:txbx>
                          <w:txbxContent>
                            <w:p w14:paraId="216B4507" w14:textId="77777777" w:rsidR="00267276" w:rsidRDefault="00267276" w:rsidP="00267276">
                              <w:pPr>
                                <w:spacing w:line="276" w:lineRule="auto"/>
                                <w:rPr>
                                  <w:rFonts w:ascii="Calibri" w:eastAsia="Times New Roman" w:hAnsi="Calibri"/>
                                  <w:color w:val="000000" w:themeColor="text1"/>
                                  <w:kern w:val="24"/>
                                  <w:sz w:val="22"/>
                                  <w:szCs w:val="22"/>
                                </w:rPr>
                              </w:pPr>
                              <w:r>
                                <w:rPr>
                                  <w:rFonts w:ascii="Calibri" w:eastAsia="Times New Roman" w:hAnsi="Calibri"/>
                                  <w:color w:val="000000" w:themeColor="text1"/>
                                  <w:kern w:val="24"/>
                                  <w:sz w:val="22"/>
                                  <w:szCs w:val="22"/>
                                </w:rPr>
                                <w:t> </w:t>
                              </w:r>
                            </w:p>
                          </w:txbxContent>
                        </wps:txbx>
                        <wps:bodyPr vert="horz" wrap="square" lIns="91440" tIns="45720" rIns="91440" bIns="45720" numCol="1" anchor="t" anchorCtr="0" compatLnSpc="1">
                          <a:prstTxWarp prst="textNoShape">
                            <a:avLst/>
                          </a:prstTxWarp>
                          <a:noAutofit/>
                        </wps:bodyPr>
                      </wps:wsp>
                    </wpg:wgp>
                  </a:graphicData>
                </a:graphic>
              </wp:anchor>
            </w:drawing>
          </mc:Choice>
          <mc:Fallback>
            <w:pict>
              <v:group w14:anchorId="6B959885" id="Group 621" o:spid="_x0000_s1026" alt="&quot;&quot;" style="position:absolute;left:0;text-align:left;margin-left:0;margin-top:0;width:612pt;height:11in;z-index:-251636736;mso-position-horizontal-relative:page;mso-position-vertical-relative:page" coordsize="77724,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">
                <v:rect id="Rectangle 1992061493" o:spid="_x0000_s1027"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" filled="f" stroked="f" strokeweight="2pt"/>
                <v:shape id="Freeform: Shape 1301616762" o:spid="_x0000_s1028" style="position:absolute;left:49244;width:28480;height:23393;visibility:visible;mso-wrap-style:square;v-text-anchor:top" coordsize="2847976,23393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" adj="-11796480,,5400" path="m2414906,2125344v59970,,108585,47905,108585,106998c2523491,2291435,2474876,2339340,2414906,2339340v-59970,,-108585,-47905,-108585,-106998c2306321,2173249,2354936,2125344,2414906,2125344xm2038034,2122169v58743,,106363,47905,106363,106998c2144397,2288260,2096777,2336165,2038034,2336165v-58743,,-106363,-47905,-106363,-106998c1931671,2170074,1979291,2122169,2038034,2122169xm1653859,2118994v41208,,74613,33405,74613,74613c1728472,2234815,1695067,2268220,1653859,2268220v-41208,,-74613,-33405,-74613,-74613c1579246,2152399,1612651,2118994,1653859,2118994xm2738439,2099944v39454,,71438,31984,71438,71438c2809877,2210836,2777893,2242820,2738439,2242820v-39454,,-71438,-31984,-71438,-71438c2667001,2131928,2698985,2099944,2738439,2099944xm2397761,1762124v59970,,108585,47905,108585,106998c2506346,1928215,2457731,1976120,2397761,1976120v-59970,,-108585,-47905,-108585,-106998c2289176,1810029,2337791,1762124,2397761,1762124xm1285559,1743074v51729,,93663,42219,93663,94298c1379222,1889451,1337288,1931670,1285559,1931670v-51729,,-93663,-42219,-93663,-94298c1191896,1785293,1233830,1743074,1285559,1743074xm2020889,1739899v58743,,106363,47905,106363,106998c2127252,1905990,2079632,1953895,2020889,1953895v-58743,,-106363,-47905,-106363,-106998c1914526,1787804,1962146,1739899,2020889,1739899xm2750186,1736724v29985,,57131,11905,76782,31153l2847976,1798399r,89376l2826968,1918297v-19651,19248,-46797,31153,-76782,31153c2690216,1949450,2641601,1901830,2641601,1843087v,-58743,48615,-106363,108585,-106363xm1652906,1736724v59970,,108585,48615,108585,108585c1761491,1905279,1712876,1953894,1652906,1953894v-59970,,-108585,-48615,-108585,-108585c1544321,1785339,1592936,1736724,1652906,1736724xm2414906,1398269v59970,,108585,47905,108585,106998c2523491,1564360,2474876,1612265,2414906,1612265v-59970,,-108585,-47905,-108585,-106998c2306321,1446174,2354936,1398269,2414906,1398269xm1652906,1387474v59970,,108585,47905,108585,106998c1761491,1553565,1712876,1601470,1652906,1601470v-59970,,-108585,-47905,-108585,-106998c1544321,1435379,1592936,1387474,1652906,1387474xm2038034,1384299v58743,,106363,47620,106363,106363c2144397,1549405,2096777,1597025,2038034,1597025v-58743,,-106363,-47620,-106363,-106363c1931671,1431919,1979291,1384299,2038034,1384299xm910908,1365250v51729,,93663,41934,93663,93663c1004571,1510642,962637,1552576,910908,1552576v-51729,,-93663,-41934,-93663,-93663c817245,1407184,859179,1365250,910908,1365250xm1285559,1356994v51729,,93663,41934,93663,93663c1379222,1502386,1337288,1544320,1285559,1544320v-51729,,-93663,-41934,-93663,-93663c1191896,1398928,1233830,1356994,1285559,1356994xm2770506,1349374v29985,,57132,11976,76782,31339l2847976,1381720r,149304l2847288,1532031v-19650,19363,-46797,31339,-76782,31339c2710536,1563370,2661921,1515465,2661921,1456372v,-59093,48615,-106998,108585,-106998xm511493,1019175v36298,,65723,29425,65723,65723c577216,1121196,547791,1150621,511493,1150621v-36298,,-65723,-29425,-65723,-65723c445770,1048600,475195,1019175,511493,1019175xm2414906,1015999v59970,,108585,47905,108585,106998c2523491,1182090,2474876,1229995,2414906,1229995v-59970,,-108585,-47905,-108585,-106998c2306321,1063904,2354936,1015999,2414906,1015999xm2038034,1015999v58743,,106363,47905,106363,106998c2144397,1182090,2096777,1229995,2038034,1229995v-58743,,-106363,-47905,-106363,-106998c1931671,1063904,1979291,1015999,2038034,1015999xm1652906,1004569v59970,,108585,47905,108585,106998c1761491,1170660,1712876,1218565,1652906,1218565v-59970,,-108585,-47905,-108585,-106998c1544321,1052474,1592936,1004569,1652906,1004569xm910908,993775v51729,,93663,41934,93663,93663c1004571,1139167,962637,1181101,910908,1181101v-51729,,-93663,-41934,-93663,-93663c817245,1035709,859179,993775,910908,993775xm2777174,985519v14773,,28848,2994,41649,8409l2847976,1013584r,157867l2818823,1191107v-12801,5414,-26876,8408,-41649,8408c2718081,1199515,2670176,1151610,2670176,1092517v,-59093,47905,-106998,106998,-106998xm1285559,985519v51729,,93663,41934,93663,93663c1379222,1130911,1337288,1172845,1285559,1172845v-51729,,-93663,-41934,-93663,-93663c1191896,1027453,1233830,985519,1285559,985519xm1652906,655319v59970,,108585,47905,108585,106998c1761491,821410,1712876,869315,1652906,869315v-59970,,-108585,-47905,-108585,-106998c1544321,703224,1592936,655319,1652906,655319xm2038034,644524v58743,,106363,47905,106363,106998c2144397,810615,2096777,858520,2038034,858520v-58743,,-106363,-47905,-106363,-106998c1931671,692429,1979291,644524,2038034,644524xm2427924,629919v59093,,106998,47620,106998,106363c2534922,795025,2487017,842645,2427924,842645v-59093,,-106998,-47620,-106998,-106363c2320926,677539,2368831,629919,2427924,629919xm511493,625475v36298,,65723,29425,65723,65723c577216,727496,547791,756921,511493,756921v-36298,,-65723,-29425,-65723,-65723c445770,654900,475195,625475,511493,625475xm910908,622300v51729,,93663,41934,93663,93663c1004571,767692,962637,809626,910908,809626v-51729,,-93663,-41934,-93663,-93663c817245,664234,859179,622300,910908,622300xm1285559,619124v51729,,93663,41934,93663,93663c1379222,764516,1337288,806450,1285559,806450v-51729,,-93663,-41934,-93663,-93663c1191896,661058,1233830,619124,1285559,619124xm2773364,607694v14686,,28677,2976,41402,8359l2847976,638444r,151227l2814766,812062v-12725,5382,-26716,8358,-41402,8358c2714621,820420,2667001,772800,2667001,714057v,-58743,47620,-106363,106363,-106363xm65723,542925v36298,,65723,29425,65723,65723c131446,644946,102021,674371,65723,674371,29425,674371,,644946,,608648,,572350,29425,542925,65723,542925xm511493,321945v36298,,65723,29425,65723,65723c577216,423966,547791,453391,511493,453391v-36298,,-65723,-29425,-65723,-65723c445770,351370,475195,321945,511493,321945xm1652906,314324v59970,,108585,47905,108585,106998c1761491,480415,1712876,528320,1652906,528320v-59970,,-108585,-47905,-108585,-106998c1544321,362229,1592936,314324,1652906,314324xm910908,307975v51729,,93663,41934,93663,93663c1004571,453367,962637,495301,910908,495301v-51729,,-93663,-41934,-93663,-93663c817245,349909,859179,307975,910908,307975xm1285559,299719v51729,,93663,41934,93663,93663c1379222,445111,1337288,487045,1285559,487045v-51729,,-93663,-41934,-93663,-93663c1191896,341653,1233830,299719,1285559,299719xm2787969,288924v14774,,28848,2976,41649,8359l2847976,309587r,171401l2829618,493292v-12801,5383,-26875,8359,-41649,8359c2728876,501651,2680971,454030,2680971,395287v,-58743,47905,-106363,106998,-106363xm2379664,288924v58743,,106363,47620,106363,106363c2486027,454030,2438407,501651,2379664,501651v-58743,,-106363,-47621,-106363,-106364c2273301,336544,2320921,288924,2379664,288924xm2038034,277494v58743,,106363,47620,106363,106363c2144397,442600,2096777,490220,2038034,490220v-58743,,-106363,-47620,-106363,-106363c1931671,325114,1979291,277494,2038034,277494xm65723,239395v36298,,65723,29425,65723,65723c131446,341416,102021,370841,65723,370841,29425,370841,,341416,,305118,,268820,29425,239395,65723,239395xm2670014,r177962,l2847976,92432r-33211,22860c2802040,120787,2788049,123825,2773363,123825v-58743,,-106363,-48615,-106363,-108585l2670014,xm2289639,r201639,l2496821,27623v,59093,-47620,106998,-106363,106998c2331715,134621,2284095,86716,2284095,27623l2289639,xm1935685,r204697,l2144396,20003v,59093,-47620,106998,-106363,106998c1979290,127001,1931670,79096,1931670,20003l1935685,xm1558464,r188883,l1752957,8200v5495,12801,8533,26875,8533,41648c1761490,108941,1712875,156846,1652905,156846v-59970,,-108585,-47905,-108585,-106998c1544320,35075,1547359,21001,1552853,8200l1558464,xm1197985,r175147,l1379221,30163v,51729,-41934,93663,-93663,93663c1233829,123826,1191895,81892,1191895,30163l1197985,xm824902,l996914,r297,443c1001950,11725,1004571,24128,1004571,37148v,52079,-41934,94298,-93663,94298c859179,131446,817245,89227,817245,37148v,-13020,2621,-25423,7361,-36705l824902,xm448424,l574562,r2654,13018c577216,48965,547791,78106,511493,78106v-36298,,-65723,-29141,-65723,-65088l448424,xe" fillcolor="#fabeac [3208]" stroked="f">
                  <v:stroke joinstyle="miter"/>
                  <v:formulas/>
                  <v:path arrowok="t" o:connecttype="custom" o:connectlocs="2414906,2125344;2523491,2232342;2414906,2339340;2306321,2232342;2414906,2125344;2038034,2122169;2144397,2229167;2038034,2336165;1931671,2229167;2038034,2122169;1653859,2118994;1728472,2193607;1653859,2268220;1579246,2193607;1653859,2118994;2738439,2099944;2809877,2171382;2738439,2242820;2667001,2171382;2738439,2099944;2397761,1762124;2506346,1869122;2397761,1976120;2289176,1869122;2397761,1762124;1285559,1743074;1379222,1837372;1285559,1931670;1191896,1837372;1285559,1743074;2020889,1739899;2127252,1846897;2020889,1953895;1914526,1846897;2020889,1739899;2750186,1736724;2826968,1767877;2847976,1798399;2847976,1887775;2826968,1918297;2750186,1949450;2641601,1843087;2750186,1736724;1652906,1736724;1761491,1845309;1652906,1953894;1544321,1845309;1652906,1736724;2414906,1398269;2523491,1505267;2414906,1612265;2306321,1505267;2414906,1398269;1652906,1387474;1761491,1494472;1652906,1601470;1544321,1494472;1652906,1387474;2038034,1384299;2144397,1490662;2038034,1597025;1931671,1490662;2038034,1384299;910908,1365250;1004571,1458913;910908,1552576;817245,1458913;910908,1365250;1285559,1356994;1379222,1450657;1285559,1544320;1191896,1450657;1285559,1356994;2770506,1349374;2847288,1380713;2847976,1381720;2847976,1531024;2847288,1532031;2770506,1563370;2661921,1456372;2770506,1349374;511493,1019175;577216,1084898;511493,1150621;445770,1084898;511493,1019175;2414906,1015999;2523491,1122997;2414906,1229995;2306321,1122997;2414906,1015999;2038034,1015999;2144397,1122997;2038034,1229995;1931671,1122997;2038034,1015999;1652906,1004569;1761491,1111567;1652906,1218565;1544321,1111567;1652906,1004569;910908,993775;1004571,1087438;910908,1181101;817245,1087438;910908,993775;2777174,985519;2818823,993928;2847976,1013584;2847976,1171451;2818823,1191107;2777174,1199515;2670176,1092517;2777174,985519;1285559,985519;1379222,1079182;1285559,1172845;1191896,1079182;1285559,985519;1652906,655319;1761491,762317;1652906,869315;1544321,762317;1652906,655319;2038034,644524;2144397,751522;2038034,858520;1931671,751522;2038034,644524;2427924,629919;2534922,736282;2427924,842645;2320926,736282;2427924,629919;511493,625475;577216,691198;511493,756921;445770,691198;511493,625475;910908,622300;1004571,715963;910908,809626;817245,715963;910908,622300;1285559,619124;1379222,712787;1285559,806450;1191896,712787;1285559,619124;2773364,607694;2814766,616053;2847976,638444;2847976,789671;2814766,812062;2773364,820420;2667001,714057;2773364,607694;65723,542925;131446,608648;65723,674371;0,608648;65723,542925;511493,321945;577216,387668;511493,453391;445770,387668;511493,321945;1652906,314324;1761491,421322;1652906,528320;1544321,421322;1652906,314324;910908,307975;1004571,401638;910908,495301;817245,401638;910908,307975;1285559,299719;1379222,393382;1285559,487045;1191896,393382;1285559,299719;2787969,288924;2829618,297283;2847976,309587;2847976,480988;2829618,493292;2787969,501651;2680971,395287;2787969,288924;2379664,288924;2486027,395287;2379664,501651;2273301,395287;2379664,288924;2038034,277494;2144397,383857;2038034,490220;1931671,383857;2038034,277494;65723,239395;131446,305118;65723,370841;0,305118;65723,239395;2670014,0;2847976,0;2847976,92432;2814765,115292;2773363,123825;2667000,15240;2289639,0;2491278,0;2496821,27623;2390458,134621;2284095,27623;1935685,0;2140382,0;2144396,20003;2038033,127001;1931670,20003;1558464,0;1747347,0;1752957,8200;1761490,49848;1652905,156846;1544320,49848;1552853,8200;1197985,0;1373132,0;1379221,30163;1285558,123826;1191895,30163;824902,0;996914,0;997211,443;1004571,37148;910908,131446;817245,37148;824606,443;448424,0;574562,0;577216,13018;511493,78106;445770,13018" o:connectangles="0,0,0,0,0,0,0,0,0,0,0,0,0,0,0,0,0,0,0,0,0,0,0,0,0,0,0,0,0,0,0,0,0,0,0,0,0,0,0,0,0,0,0,0,0,0,0,0,0,0,0,0,0,0,0,0,0,0,0,0,0,0,0,0,0,0,0,0,0,0,0,0,0,0,0,0,0,0,0,0,0,0,0,0,0,0,0,0,0,0,0,0,0,0,0,0,0,0,0,0,0,0,0,0,0,0,0,0,0,0,0,0,0,0,0,0,0,0,0,0,0,0,0,0,0,0,0,0,0,0,0,0,0,0,0,0,0,0,0,0,0,0,0,0,0,0,0,0,0,0,0,0,0,0,0,0,0,0,0,0,0,0,0,0,0,0,0,0,0,0,0,0,0,0,0,0,0,0,0,0,0,0,0,0,0,0,0,0,0,0,0,0,0,0,0,0,0,0,0,0,0,0,0,0,0,0,0,0,0,0,0,0,0,0,0,0,0,0,0,0,0,0,0,0,0,0,0,0,0,0,0,0,0,0,0,0,0,0,0,0,0,0,0,0,0" textboxrect="0,0,2847976,2339340"/>
                  <v:textbox>
                    <w:txbxContent>
                      <w:p w14:paraId="29141C0E" w14:textId="77777777" w:rsidR="00267276" w:rsidRDefault="00267276" w:rsidP="00267276">
                        <w:pPr>
                          <w:spacing w:line="276" w:lineRule="auto"/>
                          <w:rPr>
                            <w:rFonts w:ascii="Calibri" w:eastAsia="Times New Roman" w:hAnsi="Calibri"/>
                            <w:color w:val="000000" w:themeColor="text1"/>
                            <w:kern w:val="24"/>
                            <w:sz w:val="22"/>
                            <w:szCs w:val="22"/>
                          </w:rPr>
                        </w:pPr>
                      </w:p>
                    </w:txbxContent>
                  </v:textbox>
                </v:shape>
                <v:shape id="Freeform: Shape 1452897964" o:spid="_x0000_s1029" style="position:absolute;left:51828;width:24829;height:25603;visibility:visible;mso-wrap-style:square;v-text-anchor:top" coordsize="2482850,25603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" adj="-11796480,,5400" path="m1985963,2347594v58743,,106363,47620,106363,106363c2092326,2512700,2044706,2560320,1985963,2560320v-58743,,-106363,-47620,-106363,-106363c1879600,2395214,1927220,2347594,1985963,2347594xm2372678,2328544v59093,,106998,47905,106998,106998c2479676,2494635,2431771,2542540,2372678,2542540v-59093,,-106998,-47905,-106998,-106998c2265680,2376449,2313585,2328544,2372678,2328544xm1607503,2312669v46819,,84773,38665,84773,86360c1692276,2446724,1654322,2485389,1607503,2485389v-46819,,-84773,-38665,-84773,-86360c1522730,2351334,1560684,2312669,1607503,2312669xm1233488,1957069v51729,,93663,41934,93663,93663c1327151,2102461,1285217,2144395,1233488,2144395v-51729,,-93663,-41934,-93663,-93663c1139825,1999003,1181759,1957069,1233488,1957069xm2364423,1946274v59093,,106998,47905,106998,106998c2471421,2112365,2423516,2160270,2364423,2160270v-59093,,-106998,-47905,-106998,-106998c2257425,1994179,2305330,1946274,2364423,1946274xm1607503,1946274v59093,,106998,47905,106998,106998c1714501,2112365,1666596,2160270,1607503,2160270v-59093,,-106998,-47905,-106998,-106998c1500505,1994179,1548410,1946274,1607503,1946274xm1977390,1943099v59970,,108585,47620,108585,106363c2085975,2108205,2037360,2155825,1977390,2155825v-59970,,-108585,-47620,-108585,-106363c1868805,1990719,1917420,1943099,1977390,1943099xm1982153,1582419v59093,,106998,47620,106998,106363c2089151,1747525,2041246,1795145,1982153,1795145v-59093,,-106998,-47620,-106998,-106363c1875155,1630039,1923060,1582419,1982153,1582419xm2372678,1577974v59093,,106998,47905,106998,106998c2479676,1744065,2431771,1791970,2372678,1791970v-59093,,-106998,-47905,-106998,-106998c2265680,1625879,2313585,1577974,2372678,1577974xm877888,1574799v51729,,93663,41934,93663,93663c971551,1720191,929617,1762125,877888,1762125v-51729,,-93663,-41934,-93663,-93663c784225,1616733,826159,1574799,877888,1574799xm1607503,1571624v59093,,106998,47620,106998,106363c1714501,1736730,1666596,1784350,1607503,1784350v-59093,,-106998,-47620,-106998,-106363c1500505,1619244,1548410,1571624,1607503,1571624xm1233488,1571624v51729,,93663,41934,93663,93663c1327151,1717016,1285217,1758950,1233488,1758950v-51729,,-93663,-41934,-93663,-93663c1139825,1613558,1181759,1571624,1233488,1571624xm2372678,1207769v59093,,106998,47620,106998,106363c2479676,1372875,2431771,1420495,2372678,1420495v-59093,,-106998,-47620,-106998,-106363c2265680,1255389,2313585,1207769,2372678,1207769xm1997393,1203324v58743,,106363,48615,106363,108585c2103756,1371879,2056136,1420494,1997393,1420494v-58743,,-106363,-48615,-106363,-108585c1891030,1251939,1938650,1203324,1997393,1203324xm1233488,1203324v51729,,93663,41934,93663,93663c1327151,1348716,1285217,1390650,1233488,1390650v-51729,,-93663,-41934,-93663,-93663c1139825,1245258,1181759,1203324,1233488,1203324xm1607503,1200149v59093,,106998,48615,106998,108585c1714501,1368704,1666596,1417319,1607503,1417319v-59093,,-106998,-48615,-106998,-108585c1500505,1248764,1548410,1200149,1607503,1200149xm462280,1200149v45591,,82550,36959,82550,82550c544830,1328290,507871,1365249,462280,1365249v-45591,,-82550,-36959,-82550,-82550c379730,1237108,416689,1200149,462280,1200149xm877888,1188719v51729,,93663,41934,93663,93663c971551,1334111,929617,1376045,877888,1376045v-51729,,-93663,-41934,-93663,-93663c784225,1230653,826159,1188719,877888,1188719xm1607503,839469v59093,,106998,47905,106998,106998c1714501,1005560,1666596,1053465,1607503,1053465v-59093,,-106998,-47905,-106998,-106998c1500505,887374,1548410,839469,1607503,839469xm1233488,839469v51729,,93663,41934,93663,93663c1327151,984861,1285217,1026795,1233488,1026795v-51729,,-93663,-41934,-93663,-93663c1139825,881403,1181759,839469,1233488,839469xm2374265,836295v59970,,108585,47620,108585,106363c2482850,1001401,2434235,1049020,2374265,1049020v-59970,,-108585,-47619,-108585,-106362c2265680,883915,2314295,836295,2374265,836295xm1997393,836295v58743,,106363,47620,106363,106363c2103756,1001401,2056136,1049020,1997393,1049020v-58743,,-106363,-47619,-106363,-106362c1891030,883915,1938650,836295,1997393,836295xm462280,831850v45591,,82550,36959,82550,82550c544830,959992,507871,996951,462280,996951v-45591,,-82550,-36959,-82550,-82551c379730,868809,416689,831850,462280,831850xm877888,817245v51729,,93663,41934,93663,93663c971551,962637,929617,1004571,877888,1004571v-51729,,-93663,-41934,-93663,-93663c784225,859179,826159,817245,877888,817245xm462280,512445v45591,,82550,36959,82550,82550c544830,640586,507871,677545,462280,677545v-45591,,-82550,-36959,-82550,-82550c379730,549404,416689,512445,462280,512445xm1233488,509269v51729,,93663,41934,93663,93663c1327151,654661,1285217,696595,1233488,696595v-51729,,-93663,-41934,-93663,-93663c1139825,551203,1181759,509269,1233488,509269xm56198,501650v31037,,56198,24450,56198,54610c112396,586420,87235,610870,56198,610870,25161,610870,,586420,,556260,,526100,25161,501650,56198,501650xm2338388,498475v58743,,106363,47905,106363,106998c2444751,664566,2397131,712471,2338388,712471v-58743,,-106363,-47905,-106363,-106998c2232025,546380,2279645,498475,2338388,498475xm1607503,498474v59093,,106998,47905,106998,106998c1714501,664565,1666596,712470,1607503,712470v-59093,,-106998,-47905,-106998,-106998c1500505,546379,1548410,498474,1607503,498474xm1959928,479425v59093,,106998,47905,106998,106998c2066926,645516,2019021,693421,1959928,693421v-59093,,-106998,-47905,-106998,-106998c1852930,527330,1900835,479425,1959928,479425xm877888,445770v51729,,93663,41934,93663,93663c971551,591162,929617,633096,877888,633096v-51729,,-93663,-41934,-93663,-93663c784225,487704,826159,445770,877888,445770xm56198,250825v31037,,56198,24450,56198,54611c112396,335595,87235,360045,56198,360045,25161,360045,,335595,,305436,,275275,25161,250825,56198,250825xm462280,142875v45591,,82550,36959,82550,82550c544830,271016,507871,307975,462280,307975v-45591,,-82550,-36959,-82550,-82550c379730,179834,416689,142875,462280,142875xm1607503,137794v59093,,106998,47905,106998,106998c1714501,303885,1666596,351790,1607503,351790v-59093,,-106998,-47905,-106998,-106998c1500505,185699,1548410,137794,1607503,137794xm1233488,134619v51729,,93663,41934,93663,93663c1327151,280011,1285217,321945,1233488,321945v-51729,,-93663,-41934,-93663,-93663c1139825,176553,1181759,134619,1233488,134619xm877888,131445v51729,,93663,41934,93663,93663c971551,276837,929617,318771,877888,318771v-51729,,-93663,-41934,-93663,-93663c784225,173379,826159,131445,877888,131445xm1959928,123825v59093,,106998,47620,106998,106363c2066926,288931,2019021,336551,1959928,336551v-59093,,-106998,-47620,-106998,-106363c1852930,171445,1900835,123825,1959928,123825xm2338388,115570v58743,,106363,47905,106363,106998c2444751,281661,2397131,329566,2338388,329566v-58743,,-106363,-47905,-106363,-106998c2232025,163475,2279645,115570,2338388,115570xm2003,l110394,r-2414,11485c99449,30857,79476,44450,56198,44450,32921,44450,12948,30857,4417,11485l2003,xe" fillcolor="#b10f1f [3206]" stroked="f">
                  <v:stroke joinstyle="miter"/>
                  <v:formulas/>
                  <v:path arrowok="t" o:connecttype="custom" o:connectlocs="1985963,2347594;2092326,2453957;1985963,2560320;1879600,2453957;1985963,2347594;2372678,2328544;2479676,2435542;2372678,2542540;2265680,2435542;2372678,2328544;1607503,2312669;1692276,2399029;1607503,2485389;1522730,2399029;1607503,2312669;1233488,1957069;1327151,2050732;1233488,2144395;1139825,2050732;1233488,1957069;2364423,1946274;2471421,2053272;2364423,2160270;2257425,2053272;2364423,1946274;1607503,1946274;1714501,2053272;1607503,2160270;1500505,2053272;1607503,1946274;1977390,1943099;2085975,2049462;1977390,2155825;1868805,2049462;1977390,1943099;1982153,1582419;2089151,1688782;1982153,1795145;1875155,1688782;1982153,1582419;2372678,1577974;2479676,1684972;2372678,1791970;2265680,1684972;2372678,1577974;877888,1574799;971551,1668462;877888,1762125;784225,1668462;877888,1574799;1607503,1571624;1714501,1677987;1607503,1784350;1500505,1677987;1607503,1571624;1233488,1571624;1327151,1665287;1233488,1758950;1139825,1665287;1233488,1571624;2372678,1207769;2479676,1314132;2372678,1420495;2265680,1314132;2372678,1207769;1997393,1203324;2103756,1311909;1997393,1420494;1891030,1311909;1997393,1203324;1233488,1203324;1327151,1296987;1233488,1390650;1139825,1296987;1233488,1203324;1607503,1200149;1714501,1308734;1607503,1417319;1500505,1308734;1607503,1200149;462280,1200149;544830,1282699;462280,1365249;379730,1282699;462280,1200149;877888,1188719;971551,1282382;877888,1376045;784225,1282382;877888,1188719;1607503,839469;1714501,946467;1607503,1053465;1500505,946467;1607503,839469;1233488,839469;1327151,933132;1233488,1026795;1139825,933132;1233488,839469;2374265,836295;2482850,942658;2374265,1049020;2265680,942658;2374265,836295;1997393,836295;2103756,942658;1997393,1049020;1891030,942658;1997393,836295;462280,831850;544830,914400;462280,996951;379730,914400;462280,831850;877888,817245;971551,910908;877888,1004571;784225,910908;877888,817245;462280,512445;544830,594995;462280,677545;379730,594995;462280,512445;1233488,509269;1327151,602932;1233488,696595;1139825,602932;1233488,509269;56198,501650;112396,556260;56198,610870;0,556260;56198,501650;2338388,498475;2444751,605473;2338388,712471;2232025,605473;2338388,498475;1607503,498474;1714501,605472;1607503,712470;1500505,605472;1607503,498474;1959928,479425;2066926,586423;1959928,693421;1852930,586423;1959928,479425;877888,445770;971551,539433;877888,633096;784225,539433;877888,445770;56198,250825;112396,305436;56198,360045;0,305436;56198,250825;462280,142875;544830,225425;462280,307975;379730,225425;462280,142875;1607503,137794;1714501,244792;1607503,351790;1500505,244792;1607503,137794;1233488,134619;1327151,228282;1233488,321945;1139825,228282;1233488,134619;877888,131445;971551,225108;877888,318771;784225,225108;877888,131445;1959928,123825;2066926,230188;1959928,336551;1852930,230188;1959928,123825;2338388,115570;2444751,222568;2338388,329566;2232025,222568;2338388,115570;2003,0;110394,0;107980,11485;56198,44450;4417,11485" o:connectangles="0,0,0,0,0,0,0,0,0,0,0,0,0,0,0,0,0,0,0,0,0,0,0,0,0,0,0,0,0,0,0,0,0,0,0,0,0,0,0,0,0,0,0,0,0,0,0,0,0,0,0,0,0,0,0,0,0,0,0,0,0,0,0,0,0,0,0,0,0,0,0,0,0,0,0,0,0,0,0,0,0,0,0,0,0,0,0,0,0,0,0,0,0,0,0,0,0,0,0,0,0,0,0,0,0,0,0,0,0,0,0,0,0,0,0,0,0,0,0,0,0,0,0,0,0,0,0,0,0,0,0,0,0,0,0,0,0,0,0,0,0,0,0,0,0,0,0,0,0,0,0,0,0,0,0,0,0,0,0,0,0,0,0,0,0,0,0,0,0,0,0,0,0,0,0,0,0,0,0,0,0,0,0,0,0,0,0,0,0,0,0,0,0,0,0" textboxrect="0,0,2482850,2560320"/>
                  <v:textbox>
                    <w:txbxContent>
                      <w:p w14:paraId="216B4507" w14:textId="77777777" w:rsidR="00267276" w:rsidRDefault="00267276" w:rsidP="00267276">
                        <w:pPr>
                          <w:spacing w:line="276" w:lineRule="auto"/>
                          <w:rPr>
                            <w:rFonts w:ascii="Calibri" w:eastAsia="Times New Roman" w:hAnsi="Calibri"/>
                            <w:color w:val="000000" w:themeColor="text1"/>
                            <w:kern w:val="24"/>
                            <w:sz w:val="22"/>
                            <w:szCs w:val="22"/>
                          </w:rPr>
                        </w:pPr>
                        <w:r>
                          <w:rPr>
                            <w:rFonts w:ascii="Calibri" w:eastAsia="Times New Roman" w:hAnsi="Calibri"/>
                            <w:color w:val="000000" w:themeColor="text1"/>
                            <w:kern w:val="24"/>
                            <w:sz w:val="22"/>
                            <w:szCs w:val="22"/>
                          </w:rPr>
                          <w:t> </w:t>
                        </w:r>
                      </w:p>
                    </w:txbxContent>
                  </v:textbox>
                </v:shape>
                <w10:wrap anchorx="page" anchory="page"/>
                <w10:anchorlock/>
              </v:group>
            </w:pict>
          </mc:Fallback>
        </mc:AlternateContent>
      </w:r>
      <w:r w:rsidR="00267276" w:rsidRPr="0061613E">
        <w:rPr>
          <w:noProof/>
        </w:rPr>
        <mc:AlternateContent>
          <mc:Choice Requires="wps">
            <w:drawing>
              <wp:anchor distT="0" distB="0" distL="114300" distR="114300" simplePos="0" relativeHeight="251695104" behindDoc="0" locked="1" layoutInCell="1" allowOverlap="1" wp14:anchorId="2762F8BE" wp14:editId="7C1B724A">
                <wp:simplePos x="0" y="0"/>
                <wp:positionH relativeFrom="page">
                  <wp:posOffset>5751830</wp:posOffset>
                </wp:positionH>
                <wp:positionV relativeFrom="page">
                  <wp:posOffset>9052560</wp:posOffset>
                </wp:positionV>
                <wp:extent cx="1463040" cy="393192"/>
                <wp:effectExtent l="0" t="0" r="0" b="0"/>
                <wp:wrapNone/>
                <wp:docPr id="11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93192"/>
                        </a:xfrm>
                        <a:prstGeom prst="rect">
                          <a:avLst/>
                        </a:prstGeom>
                        <a:noFill/>
                        <a:ln w="9525">
                          <a:noFill/>
                          <a:miter lim="800000"/>
                          <a:headEnd/>
                          <a:tailEnd/>
                        </a:ln>
                      </wps:spPr>
                      <wps:txbx>
                        <w:txbxContent>
                          <w:p w14:paraId="652F0D8B" w14:textId="77777777" w:rsidR="00267276" w:rsidRPr="00267276" w:rsidRDefault="002F35ED" w:rsidP="00267276">
                            <w:pPr>
                              <w:pStyle w:val="Contactinfo"/>
                            </w:pPr>
                            <w:r w:rsidRPr="002F35ED">
                              <w:t>210 Stars Avenue Berkeley, CA 45678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62F8BE" id="_x0000_t202" coordsize="21600,21600" o:spt="202" path="m,l,21600r21600,l21600,xe">
                <v:stroke joinstyle="miter"/>
                <v:path gradientshapeok="t" o:connecttype="rect"/>
              </v:shapetype>
              <v:shape id="Text Box 2" o:spid="_x0000_s1030" type="#_x0000_t202" style="position:absolute;left:0;text-align:left;margin-left:452.9pt;margin-top:712.8pt;width:115.2pt;height:30.9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" filled="f" stroked="f">
                <v:textbox>
                  <w:txbxContent>
                    <w:p w14:paraId="652F0D8B" w14:textId="77777777" w:rsidR="00267276" w:rsidRPr="00267276" w:rsidRDefault="002F35ED" w:rsidP="00267276">
                      <w:pPr>
                        <w:pStyle w:val="Contactinfo"/>
                      </w:pPr>
                      <w:r w:rsidRPr="002F35ED">
                        <w:t>210 Stars Avenue Berkeley, CA 45678</w:t>
                      </w:r>
                    </w:p>
                  </w:txbxContent>
                </v:textbox>
                <w10:wrap anchorx="page" anchory="page"/>
                <w10:anchorlock/>
              </v:shape>
            </w:pict>
          </mc:Fallback>
        </mc:AlternateContent>
      </w:r>
      <w:r w:rsidR="00267276" w:rsidRPr="0061613E">
        <w:rPr>
          <w:noProof/>
        </w:rPr>
        <mc:AlternateContent>
          <mc:Choice Requires="wps">
            <w:drawing>
              <wp:anchor distT="0" distB="0" distL="114300" distR="114300" simplePos="0" relativeHeight="251696128" behindDoc="0" locked="1" layoutInCell="1" allowOverlap="1" wp14:anchorId="1EF8EB2E" wp14:editId="43FC7279">
                <wp:simplePos x="0" y="0"/>
                <wp:positionH relativeFrom="page">
                  <wp:posOffset>3282950</wp:posOffset>
                </wp:positionH>
                <wp:positionV relativeFrom="page">
                  <wp:posOffset>9052560</wp:posOffset>
                </wp:positionV>
                <wp:extent cx="1463040" cy="393192"/>
                <wp:effectExtent l="0" t="0" r="0" b="0"/>
                <wp:wrapNone/>
                <wp:docPr id="11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93192"/>
                        </a:xfrm>
                        <a:prstGeom prst="rect">
                          <a:avLst/>
                        </a:prstGeom>
                        <a:noFill/>
                        <a:ln w="9525">
                          <a:noFill/>
                          <a:miter lim="800000"/>
                          <a:headEnd/>
                          <a:tailEnd/>
                        </a:ln>
                      </wps:spPr>
                      <wps:txbx>
                        <w:txbxContent>
                          <w:p w14:paraId="5CF84342" w14:textId="77777777" w:rsidR="002F35ED" w:rsidRDefault="002F35ED" w:rsidP="002F35ED">
                            <w:pPr>
                              <w:pStyle w:val="Contactinfo"/>
                            </w:pPr>
                            <w:r>
                              <w:t xml:space="preserve">renata@example.com </w:t>
                            </w:r>
                          </w:p>
                          <w:p w14:paraId="3B392C1E" w14:textId="77777777" w:rsidR="002F35ED" w:rsidRDefault="002F35ED" w:rsidP="002F35ED">
                            <w:pPr>
                              <w:pStyle w:val="Contactinfo"/>
                            </w:pPr>
                            <w:r>
                              <w:t>bestforyouorganics.com</w:t>
                            </w:r>
                          </w:p>
                          <w:p w14:paraId="1B5E5F61" w14:textId="77777777" w:rsidR="002F35ED" w:rsidRDefault="002F35ED" w:rsidP="002F35ED">
                            <w:pPr>
                              <w:pStyle w:val="Contactinfo"/>
                            </w:pPr>
                          </w:p>
                          <w:p w14:paraId="0E7DD5F9" w14:textId="77777777" w:rsidR="00267276" w:rsidRPr="00267276" w:rsidRDefault="00267276" w:rsidP="00267276">
                            <w:pPr>
                              <w:pStyle w:val="Contactinf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8EB2E" id="_x0000_s1031" type="#_x0000_t202" style="position:absolute;left:0;text-align:left;margin-left:258.5pt;margin-top:712.8pt;width:115.2pt;height:30.9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" filled="f" stroked="f">
                <v:textbox>
                  <w:txbxContent>
                    <w:p w14:paraId="5CF84342" w14:textId="77777777" w:rsidR="002F35ED" w:rsidRDefault="002F35ED" w:rsidP="002F35ED">
                      <w:pPr>
                        <w:pStyle w:val="Contactinfo"/>
                      </w:pPr>
                      <w:r>
                        <w:t xml:space="preserve">renata@example.com </w:t>
                      </w:r>
                    </w:p>
                    <w:p w14:paraId="3B392C1E" w14:textId="77777777" w:rsidR="002F35ED" w:rsidRDefault="002F35ED" w:rsidP="002F35ED">
                      <w:pPr>
                        <w:pStyle w:val="Contactinfo"/>
                      </w:pPr>
                      <w:r>
                        <w:t>bestforyouorganics.com</w:t>
                      </w:r>
                    </w:p>
                    <w:p w14:paraId="1B5E5F61" w14:textId="77777777" w:rsidR="002F35ED" w:rsidRDefault="002F35ED" w:rsidP="002F35ED">
                      <w:pPr>
                        <w:pStyle w:val="Contactinfo"/>
                      </w:pPr>
                    </w:p>
                    <w:p w14:paraId="0E7DD5F9" w14:textId="77777777" w:rsidR="00267276" w:rsidRPr="00267276" w:rsidRDefault="00267276" w:rsidP="00267276">
                      <w:pPr>
                        <w:pStyle w:val="Contactinfo"/>
                      </w:pPr>
                    </w:p>
                  </w:txbxContent>
                </v:textbox>
                <w10:wrap anchorx="page" anchory="page"/>
                <w10:anchorlock/>
              </v:shape>
            </w:pict>
          </mc:Fallback>
        </mc:AlternateContent>
      </w:r>
      <w:r w:rsidR="00267276" w:rsidRPr="0061613E">
        <w:rPr>
          <w:noProof/>
        </w:rPr>
        <mc:AlternateContent>
          <mc:Choice Requires="wps">
            <w:drawing>
              <wp:anchor distT="0" distB="0" distL="114300" distR="114300" simplePos="0" relativeHeight="251697152" behindDoc="0" locked="1" layoutInCell="1" allowOverlap="1" wp14:anchorId="4552E261" wp14:editId="46C073E2">
                <wp:simplePos x="0" y="0"/>
                <wp:positionH relativeFrom="page">
                  <wp:posOffset>1161415</wp:posOffset>
                </wp:positionH>
                <wp:positionV relativeFrom="page">
                  <wp:posOffset>9052560</wp:posOffset>
                </wp:positionV>
                <wp:extent cx="1463040" cy="393192"/>
                <wp:effectExtent l="0" t="0" r="0" b="0"/>
                <wp:wrapNone/>
                <wp:docPr id="11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93192"/>
                        </a:xfrm>
                        <a:prstGeom prst="rect">
                          <a:avLst/>
                        </a:prstGeom>
                        <a:noFill/>
                        <a:ln w="9525">
                          <a:noFill/>
                          <a:miter lim="800000"/>
                          <a:headEnd/>
                          <a:tailEnd/>
                        </a:ln>
                      </wps:spPr>
                      <wps:txbx>
                        <w:txbxContent>
                          <w:p w14:paraId="19540816" w14:textId="77777777" w:rsidR="002F35ED" w:rsidRDefault="002F35ED" w:rsidP="002F35ED">
                            <w:pPr>
                              <w:pStyle w:val="Contactinfo"/>
                            </w:pPr>
                            <w:r>
                              <w:t xml:space="preserve">(617) 555-0146 </w:t>
                            </w:r>
                          </w:p>
                          <w:p w14:paraId="47C6FE65" w14:textId="77777777" w:rsidR="00267276" w:rsidRPr="00267276" w:rsidRDefault="002F35ED" w:rsidP="002F35ED">
                            <w:pPr>
                              <w:pStyle w:val="Contactinfo"/>
                            </w:pPr>
                            <w:r>
                              <w:t>(617) 555-0147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52E261" id="_x0000_s1032" type="#_x0000_t202" style="position:absolute;left:0;text-align:left;margin-left:91.45pt;margin-top:712.8pt;width:115.2pt;height:30.9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" filled="f" stroked="f">
                <v:textbox>
                  <w:txbxContent>
                    <w:p w14:paraId="19540816" w14:textId="77777777" w:rsidR="002F35ED" w:rsidRDefault="002F35ED" w:rsidP="002F35ED">
                      <w:pPr>
                        <w:pStyle w:val="Contactinfo"/>
                      </w:pPr>
                      <w:r>
                        <w:t xml:space="preserve">(617) 555-0146 </w:t>
                      </w:r>
                    </w:p>
                    <w:p w14:paraId="47C6FE65" w14:textId="77777777" w:rsidR="00267276" w:rsidRPr="00267276" w:rsidRDefault="002F35ED" w:rsidP="002F35ED">
                      <w:pPr>
                        <w:pStyle w:val="Contactinfo"/>
                      </w:pPr>
                      <w:r>
                        <w:t>(617) 555-0147</w:t>
                      </w:r>
                    </w:p>
                  </w:txbxContent>
                </v:textbox>
                <w10:wrap anchorx="page" anchory="page"/>
                <w10:anchorlock/>
              </v:shape>
            </w:pict>
          </mc:Fallback>
        </mc:AlternateContent>
      </w:r>
    </w:p>
    <w:p w14:paraId="166183EA" w14:textId="77777777" w:rsidR="00267276" w:rsidRDefault="00267276" w:rsidP="00267276">
      <w:pPr>
        <w:pStyle w:val="Graphicsanchor"/>
      </w:pPr>
    </w:p>
    <w:p w14:paraId="360E6D9E" w14:textId="77777777" w:rsidR="00267276" w:rsidRPr="00267276" w:rsidRDefault="00267276" w:rsidP="00267276">
      <w:pPr>
        <w:pStyle w:val="Title"/>
      </w:pPr>
    </w:p>
    <w:p w14:paraId="6290166C" w14:textId="77777777" w:rsidR="00D24BCB" w:rsidRPr="00D24BCB" w:rsidRDefault="00D24BCB" w:rsidP="00D24BCB">
      <w:pPr>
        <w:pStyle w:val="Subtitle"/>
      </w:pPr>
    </w:p>
    <w:p w14:paraId="4CB906C6" w14:textId="314FC6AB" w:rsidR="00267276" w:rsidRPr="00267276" w:rsidRDefault="008F1DCC" w:rsidP="008F1DCC">
      <w:pPr>
        <w:pStyle w:val="Heading1"/>
        <w:jc w:val="center"/>
        <w:rPr>
          <w:rFonts w:eastAsia="Times New Roman"/>
        </w:rPr>
      </w:pPr>
      <w:r>
        <w:rPr>
          <w:rFonts w:eastAsia="Times New Roman"/>
        </w:rPr>
        <w:t>Internship Certificate</w:t>
      </w:r>
    </w:p>
    <w:p w14:paraId="7145B617" w14:textId="77777777" w:rsidR="002F35ED" w:rsidRDefault="002F35ED" w:rsidP="00267276">
      <w:pPr>
        <w:pStyle w:val="Heading3"/>
        <w:rPr>
          <w:rFonts w:eastAsia="Times New Roman"/>
        </w:rPr>
      </w:pPr>
    </w:p>
    <w:p w14:paraId="1A677A3B" w14:textId="77777777" w:rsidR="00267276" w:rsidRPr="00267276" w:rsidRDefault="00267276" w:rsidP="00267276">
      <w:pPr>
        <w:pStyle w:val="Heading3"/>
        <w:rPr>
          <w:rFonts w:eastAsia="Times New Roman"/>
        </w:rPr>
      </w:pPr>
      <w:r w:rsidRPr="00267276">
        <w:rPr>
          <w:rFonts w:eastAsia="Times New Roman"/>
        </w:rPr>
        <w:t>A</w:t>
      </w:r>
      <w:r w:rsidRPr="00267276">
        <w:rPr>
          <w:rFonts w:eastAsia="Times New Roman"/>
        </w:rPr>
        <w:tab/>
      </w:r>
      <w:r w:rsidR="002F35ED" w:rsidRPr="002F35ED">
        <w:rPr>
          <w:rFonts w:eastAsia="Times New Roman"/>
        </w:rPr>
        <w:t>4321 Palm Drive, Ft. Lauderdale, FL 23456</w:t>
      </w:r>
      <w:r w:rsidRPr="00267276">
        <w:rPr>
          <w:rFonts w:eastAsia="Times New Roman"/>
        </w:rPr>
        <w:t xml:space="preserve"> </w:t>
      </w:r>
      <w:r w:rsidRPr="00267276">
        <w:rPr>
          <w:rFonts w:eastAsia="Times New Roman"/>
        </w:rPr>
        <w:tab/>
        <w:t>Date: March 14, 20XX</w:t>
      </w:r>
    </w:p>
    <w:p w14:paraId="0EC8F63D" w14:textId="77777777" w:rsidR="00267276" w:rsidRPr="00267276" w:rsidRDefault="00267276" w:rsidP="00267276">
      <w:pPr>
        <w:pStyle w:val="Heading3"/>
        <w:rPr>
          <w:rFonts w:eastAsia="Times New Roman"/>
        </w:rPr>
      </w:pPr>
      <w:r w:rsidRPr="00267276">
        <w:rPr>
          <w:rFonts w:eastAsia="Times New Roman"/>
        </w:rPr>
        <w:t>W</w:t>
      </w:r>
      <w:r w:rsidRPr="00267276">
        <w:rPr>
          <w:rFonts w:eastAsia="Times New Roman"/>
        </w:rPr>
        <w:tab/>
      </w:r>
      <w:r w:rsidR="002F35ED" w:rsidRPr="002F35ED">
        <w:rPr>
          <w:rFonts w:eastAsia="Times New Roman"/>
        </w:rPr>
        <w:t>rowan@example.com, example.com</w:t>
      </w:r>
    </w:p>
    <w:p w14:paraId="4E9B3C9B" w14:textId="77777777" w:rsidR="00267276" w:rsidRPr="00267276" w:rsidRDefault="00267276" w:rsidP="00267276">
      <w:pPr>
        <w:pStyle w:val="Heading3"/>
        <w:rPr>
          <w:rFonts w:eastAsia="Times New Roman"/>
        </w:rPr>
      </w:pPr>
      <w:r w:rsidRPr="00267276">
        <w:rPr>
          <w:rFonts w:eastAsia="Times New Roman"/>
        </w:rPr>
        <w:t>P</w:t>
      </w:r>
      <w:r w:rsidRPr="00267276">
        <w:rPr>
          <w:rFonts w:eastAsia="Times New Roman"/>
        </w:rPr>
        <w:tab/>
      </w:r>
      <w:r w:rsidR="002F35ED" w:rsidRPr="002F35ED">
        <w:rPr>
          <w:rFonts w:eastAsia="Times New Roman"/>
        </w:rPr>
        <w:t>+1-202-555-0133</w:t>
      </w:r>
    </w:p>
    <w:p w14:paraId="3470D3DC" w14:textId="77777777" w:rsidR="00267276" w:rsidRPr="00267276" w:rsidRDefault="00267276" w:rsidP="00267276">
      <w:pPr>
        <w:rPr>
          <w:rFonts w:eastAsia="Times New Roman"/>
        </w:rPr>
      </w:pPr>
    </w:p>
    <w:p w14:paraId="5896BBE7" w14:textId="77777777" w:rsidR="008F1DCC" w:rsidRPr="008F1DCC" w:rsidRDefault="008F1DCC" w:rsidP="008F1DCC">
      <w:pPr>
        <w:spacing w:line="240" w:lineRule="auto"/>
        <w:rPr>
          <w:rFonts w:eastAsia="Times New Roman"/>
          <w:lang w:val="en-PK"/>
        </w:rPr>
      </w:pPr>
      <w:r w:rsidRPr="008F1DCC">
        <w:rPr>
          <w:rFonts w:eastAsia="Times New Roman"/>
          <w:lang w:val="en-PK"/>
        </w:rPr>
        <w:t xml:space="preserve">This is to certify that </w:t>
      </w:r>
      <w:r w:rsidRPr="008F1DCC">
        <w:rPr>
          <w:rFonts w:eastAsia="Times New Roman"/>
          <w:b/>
          <w:bCs/>
          <w:lang w:val="en-PK"/>
        </w:rPr>
        <w:t>[Intern's Full Name]</w:t>
      </w:r>
      <w:r w:rsidRPr="008F1DCC">
        <w:rPr>
          <w:rFonts w:eastAsia="Times New Roman"/>
          <w:lang w:val="en-PK"/>
        </w:rPr>
        <w:t xml:space="preserve">, a student of </w:t>
      </w:r>
      <w:r w:rsidRPr="008F1DCC">
        <w:rPr>
          <w:rFonts w:eastAsia="Times New Roman"/>
          <w:b/>
          <w:bCs/>
          <w:lang w:val="en-PK"/>
        </w:rPr>
        <w:t>[University Name]</w:t>
      </w:r>
      <w:r w:rsidRPr="008F1DCC">
        <w:rPr>
          <w:rFonts w:eastAsia="Times New Roman"/>
          <w:lang w:val="en-PK"/>
        </w:rPr>
        <w:t xml:space="preserve">, has successfully completed their internship at </w:t>
      </w:r>
      <w:r w:rsidRPr="008F1DCC">
        <w:rPr>
          <w:rFonts w:eastAsia="Times New Roman"/>
          <w:b/>
          <w:bCs/>
          <w:lang w:val="en-PK"/>
        </w:rPr>
        <w:t>[Law Firm Name]</w:t>
      </w:r>
      <w:r w:rsidRPr="008F1DCC">
        <w:rPr>
          <w:rFonts w:eastAsia="Times New Roman"/>
          <w:lang w:val="en-PK"/>
        </w:rPr>
        <w:t xml:space="preserve"> from </w:t>
      </w:r>
      <w:r w:rsidRPr="008F1DCC">
        <w:rPr>
          <w:rFonts w:eastAsia="Times New Roman"/>
          <w:b/>
          <w:bCs/>
          <w:lang w:val="en-PK"/>
        </w:rPr>
        <w:t>[Start Date]</w:t>
      </w:r>
      <w:r w:rsidRPr="008F1DCC">
        <w:rPr>
          <w:rFonts w:eastAsia="Times New Roman"/>
          <w:lang w:val="en-PK"/>
        </w:rPr>
        <w:t xml:space="preserve"> to </w:t>
      </w:r>
      <w:r w:rsidRPr="008F1DCC">
        <w:rPr>
          <w:rFonts w:eastAsia="Times New Roman"/>
          <w:b/>
          <w:bCs/>
          <w:lang w:val="en-PK"/>
        </w:rPr>
        <w:t>[End Date]</w:t>
      </w:r>
      <w:r w:rsidRPr="008F1DCC">
        <w:rPr>
          <w:rFonts w:eastAsia="Times New Roman"/>
          <w:lang w:val="en-PK"/>
        </w:rPr>
        <w:t xml:space="preserve"> as a </w:t>
      </w:r>
      <w:r w:rsidRPr="008F1DCC">
        <w:rPr>
          <w:rFonts w:eastAsia="Times New Roman"/>
          <w:b/>
          <w:bCs/>
          <w:lang w:val="en-PK"/>
        </w:rPr>
        <w:t>Legal Intern</w:t>
      </w:r>
      <w:r w:rsidRPr="008F1DCC">
        <w:rPr>
          <w:rFonts w:eastAsia="Times New Roman"/>
          <w:lang w:val="en-PK"/>
        </w:rPr>
        <w:t>. During this period, [he/she/they] actively participated in various legal research assignments, case analysis, client consultations, and courtroom proceedings under the supervision of our experienced attorneys.</w:t>
      </w:r>
    </w:p>
    <w:p w14:paraId="29B37C90" w14:textId="77777777" w:rsidR="008F1DCC" w:rsidRPr="008F1DCC" w:rsidRDefault="008F1DCC" w:rsidP="008F1DCC">
      <w:pPr>
        <w:spacing w:line="240" w:lineRule="auto"/>
        <w:rPr>
          <w:rFonts w:eastAsia="Times New Roman"/>
          <w:lang w:val="en-PK"/>
        </w:rPr>
      </w:pPr>
      <w:r w:rsidRPr="008F1DCC">
        <w:rPr>
          <w:rFonts w:eastAsia="Times New Roman"/>
          <w:lang w:val="en-PK"/>
        </w:rPr>
        <w:t xml:space="preserve">Throughout the internship, </w:t>
      </w:r>
      <w:r w:rsidRPr="008F1DCC">
        <w:rPr>
          <w:rFonts w:eastAsia="Times New Roman"/>
          <w:b/>
          <w:bCs/>
          <w:lang w:val="en-PK"/>
        </w:rPr>
        <w:t>[Intern's Name]</w:t>
      </w:r>
      <w:r w:rsidRPr="008F1DCC">
        <w:rPr>
          <w:rFonts w:eastAsia="Times New Roman"/>
          <w:lang w:val="en-PK"/>
        </w:rPr>
        <w:t xml:space="preserve"> demonstrated exceptional analytical skills, legal research capabilities, and professionalism. Their responsibilities included drafting legal documents, preparing case briefs, assisting in trial preparations, and conducting in-depth statutory and case law research. They exhibited strong attention to detail and a thorough understanding of legal principles, contributing effectively to ongoing cases and projects.</w:t>
      </w:r>
    </w:p>
    <w:p w14:paraId="65BE6C83" w14:textId="77777777" w:rsidR="008F1DCC" w:rsidRPr="008F1DCC" w:rsidRDefault="008F1DCC" w:rsidP="008F1DCC">
      <w:pPr>
        <w:spacing w:line="240" w:lineRule="auto"/>
        <w:rPr>
          <w:rFonts w:eastAsia="Times New Roman"/>
          <w:lang w:val="en-PK"/>
        </w:rPr>
      </w:pPr>
      <w:r w:rsidRPr="008F1DCC">
        <w:rPr>
          <w:rFonts w:eastAsia="Times New Roman"/>
          <w:lang w:val="en-PK"/>
        </w:rPr>
        <w:t xml:space="preserve">We appreciate </w:t>
      </w:r>
      <w:r w:rsidRPr="008F1DCC">
        <w:rPr>
          <w:rFonts w:eastAsia="Times New Roman"/>
          <w:b/>
          <w:bCs/>
          <w:lang w:val="en-PK"/>
        </w:rPr>
        <w:t>[Intern's Name]</w:t>
      </w:r>
      <w:r w:rsidRPr="008F1DCC">
        <w:rPr>
          <w:rFonts w:eastAsia="Times New Roman"/>
          <w:lang w:val="en-PK"/>
        </w:rPr>
        <w:t xml:space="preserve"> for their dedication, diligence, and eagerness to learn during their tenure with us. Their contributions have been valuable to our legal team, and we are confident that they will excel in their future legal career.</w:t>
      </w:r>
    </w:p>
    <w:p w14:paraId="5555D360" w14:textId="77777777" w:rsidR="008F1DCC" w:rsidRPr="008F1DCC" w:rsidRDefault="008F1DCC" w:rsidP="008F1DCC">
      <w:pPr>
        <w:spacing w:line="240" w:lineRule="auto"/>
        <w:rPr>
          <w:rFonts w:eastAsia="Times New Roman"/>
          <w:lang w:val="en-PK"/>
        </w:rPr>
      </w:pPr>
      <w:r w:rsidRPr="008F1DCC">
        <w:rPr>
          <w:rFonts w:eastAsia="Times New Roman"/>
          <w:lang w:val="en-PK"/>
        </w:rPr>
        <w:t xml:space="preserve">We extend our best wishes for their future professional </w:t>
      </w:r>
      <w:proofErr w:type="spellStart"/>
      <w:r w:rsidRPr="008F1DCC">
        <w:rPr>
          <w:rFonts w:eastAsia="Times New Roman"/>
          <w:lang w:val="en-PK"/>
        </w:rPr>
        <w:t>endeavors</w:t>
      </w:r>
      <w:proofErr w:type="spellEnd"/>
      <w:r w:rsidRPr="008F1DCC">
        <w:rPr>
          <w:rFonts w:eastAsia="Times New Roman"/>
          <w:lang w:val="en-PK"/>
        </w:rPr>
        <w:t>. Should you require any further information regarding this internship, please feel free to contact us.</w:t>
      </w:r>
    </w:p>
    <w:p w14:paraId="6CC8839A" w14:textId="77777777" w:rsidR="00267276" w:rsidRPr="00267276" w:rsidRDefault="00267276" w:rsidP="00267276">
      <w:pPr>
        <w:spacing w:line="240" w:lineRule="auto"/>
        <w:rPr>
          <w:rFonts w:ascii="Raleway" w:eastAsia="Times New Roman" w:hAnsi="Raleway" w:cs="Times New Roman"/>
          <w:color w:val="595959"/>
        </w:rPr>
      </w:pPr>
    </w:p>
    <w:p w14:paraId="636D927F" w14:textId="77777777" w:rsidR="00267276" w:rsidRPr="00267276" w:rsidRDefault="002F35ED" w:rsidP="00267276">
      <w:pPr>
        <w:pStyle w:val="NoSpacing"/>
        <w:rPr>
          <w:rFonts w:ascii="Raleway" w:eastAsia="Times New Roman" w:hAnsi="Raleway" w:cs="Times New Roman"/>
          <w:color w:val="595959"/>
          <w:sz w:val="24"/>
          <w:szCs w:val="24"/>
        </w:rPr>
      </w:pPr>
      <w:r w:rsidRPr="002F35ED">
        <w:rPr>
          <w:noProof/>
        </w:rPr>
        <w:drawing>
          <wp:inline distT="0" distB="0" distL="0" distR="0" wp14:anchorId="3EF338D9" wp14:editId="13D8A9B6">
            <wp:extent cx="1371600" cy="463550"/>
            <wp:effectExtent l="0" t="0" r="0" b="0"/>
            <wp:docPr id="1237586748" name="Picture 24" descr="Signature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586748" name="Picture 24" descr="Signature example"/>
                    <pic:cNvPicPr>
                      <a:picLocks noChangeAspect="1" noChangeArrowheads="1"/>
                    </pic:cNvPicPr>
                  </pic:nvPicPr>
                  <pic:blipFill rotWithShape="1">
                    <a:blip r:embed="rId16">
                      <a:extLst>
                        <a:ext uri="{28A0092B-C50C-407E-A947-70E740481C1C}">
                          <a14:useLocalDpi xmlns:a14="http://schemas.microsoft.com/office/drawing/2010/main" val="0"/>
                        </a:ext>
                      </a:extLst>
                    </a:blip>
                    <a:srcRect l="-90" t="14050" r="83180" b="25619"/>
                    <a:stretch/>
                  </pic:blipFill>
                  <pic:spPr bwMode="auto">
                    <a:xfrm>
                      <a:off x="0" y="0"/>
                      <a:ext cx="1371600" cy="463550"/>
                    </a:xfrm>
                    <a:prstGeom prst="rect">
                      <a:avLst/>
                    </a:prstGeom>
                    <a:noFill/>
                    <a:ln>
                      <a:noFill/>
                    </a:ln>
                    <a:extLst>
                      <a:ext uri="{53640926-AAD7-44D8-BBD7-CCE9431645EC}">
                        <a14:shadowObscured xmlns:a14="http://schemas.microsoft.com/office/drawing/2010/main"/>
                      </a:ext>
                    </a:extLst>
                  </pic:spPr>
                </pic:pic>
              </a:graphicData>
            </a:graphic>
          </wp:inline>
        </w:drawing>
      </w:r>
    </w:p>
    <w:p w14:paraId="7D99ED2C" w14:textId="77777777" w:rsidR="00267276" w:rsidRPr="00267276" w:rsidRDefault="002F35ED" w:rsidP="00267276">
      <w:pPr>
        <w:pStyle w:val="Signature"/>
        <w:rPr>
          <w:rFonts w:eastAsia="Times New Roman"/>
        </w:rPr>
      </w:pPr>
      <w:r w:rsidRPr="002F35ED">
        <w:rPr>
          <w:rFonts w:eastAsia="Times New Roman"/>
        </w:rPr>
        <w:t>Renata Hall</w:t>
      </w:r>
    </w:p>
    <w:p w14:paraId="152CA56D" w14:textId="77777777" w:rsidR="00D24BCB" w:rsidRPr="00267276" w:rsidRDefault="00267276" w:rsidP="00267276">
      <w:pPr>
        <w:rPr>
          <w:rStyle w:val="Emphasis"/>
        </w:rPr>
      </w:pPr>
      <w:r w:rsidRPr="00267276">
        <w:rPr>
          <w:rStyle w:val="Emphasis"/>
        </w:rPr>
        <w:t>Managing Director</w:t>
      </w:r>
    </w:p>
    <w:sectPr w:rsidR="00D24BCB" w:rsidRPr="00267276" w:rsidSect="00267276">
      <w:pgSz w:w="12240" w:h="15840"/>
      <w:pgMar w:top="720" w:right="1843" w:bottom="288" w:left="165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aleway">
    <w:charset w:val="00"/>
    <w:family w:val="auto"/>
    <w:pitch w:val="variable"/>
    <w:sig w:usb0="A00002FF" w:usb1="5000205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Arimo">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DCC"/>
    <w:rsid w:val="000132B3"/>
    <w:rsid w:val="000A400B"/>
    <w:rsid w:val="000B5746"/>
    <w:rsid w:val="00102E8A"/>
    <w:rsid w:val="0010486C"/>
    <w:rsid w:val="001531E1"/>
    <w:rsid w:val="001E01BA"/>
    <w:rsid w:val="001F395E"/>
    <w:rsid w:val="0020408E"/>
    <w:rsid w:val="00236064"/>
    <w:rsid w:val="00267276"/>
    <w:rsid w:val="002C08F6"/>
    <w:rsid w:val="002D6CA7"/>
    <w:rsid w:val="002F35ED"/>
    <w:rsid w:val="0036038B"/>
    <w:rsid w:val="003F1AE0"/>
    <w:rsid w:val="004632CD"/>
    <w:rsid w:val="0046420E"/>
    <w:rsid w:val="004B05AC"/>
    <w:rsid w:val="004C5592"/>
    <w:rsid w:val="005061D5"/>
    <w:rsid w:val="00555845"/>
    <w:rsid w:val="0056029E"/>
    <w:rsid w:val="0059759B"/>
    <w:rsid w:val="005C198D"/>
    <w:rsid w:val="005F50D6"/>
    <w:rsid w:val="00672402"/>
    <w:rsid w:val="00706F0D"/>
    <w:rsid w:val="007B097E"/>
    <w:rsid w:val="0081744D"/>
    <w:rsid w:val="008E113B"/>
    <w:rsid w:val="008F1DCC"/>
    <w:rsid w:val="008F3504"/>
    <w:rsid w:val="00927BE0"/>
    <w:rsid w:val="00965629"/>
    <w:rsid w:val="009956E3"/>
    <w:rsid w:val="009974DA"/>
    <w:rsid w:val="009E4E0E"/>
    <w:rsid w:val="00A032A5"/>
    <w:rsid w:val="00A2784D"/>
    <w:rsid w:val="00A637A1"/>
    <w:rsid w:val="00A8554E"/>
    <w:rsid w:val="00AA4990"/>
    <w:rsid w:val="00AD5E0A"/>
    <w:rsid w:val="00B2179B"/>
    <w:rsid w:val="00B407BE"/>
    <w:rsid w:val="00B45F70"/>
    <w:rsid w:val="00B7033D"/>
    <w:rsid w:val="00B740A1"/>
    <w:rsid w:val="00BB2AFF"/>
    <w:rsid w:val="00BB3B47"/>
    <w:rsid w:val="00BD70E4"/>
    <w:rsid w:val="00C01F44"/>
    <w:rsid w:val="00C07F4E"/>
    <w:rsid w:val="00C6381F"/>
    <w:rsid w:val="00CB3C05"/>
    <w:rsid w:val="00CF5809"/>
    <w:rsid w:val="00D01234"/>
    <w:rsid w:val="00D24BCB"/>
    <w:rsid w:val="00D90E28"/>
    <w:rsid w:val="00DC07A0"/>
    <w:rsid w:val="00E50CE4"/>
    <w:rsid w:val="00E71C52"/>
    <w:rsid w:val="00E809CF"/>
    <w:rsid w:val="00EE18CC"/>
    <w:rsid w:val="00F22340"/>
    <w:rsid w:val="00F26E54"/>
    <w:rsid w:val="00F333FB"/>
    <w:rsid w:val="00F4469C"/>
    <w:rsid w:val="00F52987"/>
    <w:rsid w:val="00F54B31"/>
    <w:rsid w:val="00F81239"/>
    <w:rsid w:val="00F97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9FE95"/>
  <w15:docId w15:val="{BAB19E37-BEEB-40CF-B396-690315165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5ED"/>
    <w:pPr>
      <w:spacing w:line="372" w:lineRule="auto"/>
      <w:jc w:val="both"/>
    </w:pPr>
    <w:rPr>
      <w:rFonts w:eastAsiaTheme="minorEastAsia"/>
      <w:color w:val="595959" w:themeColor="text1" w:themeTint="A6"/>
      <w:sz w:val="18"/>
      <w:szCs w:val="18"/>
    </w:rPr>
  </w:style>
  <w:style w:type="paragraph" w:styleId="Heading1">
    <w:name w:val="heading 1"/>
    <w:basedOn w:val="Normal"/>
    <w:next w:val="Normal"/>
    <w:link w:val="Heading1Char"/>
    <w:uiPriority w:val="9"/>
    <w:qFormat/>
    <w:rsid w:val="002F35ED"/>
    <w:pPr>
      <w:spacing w:before="1920" w:after="0" w:line="276" w:lineRule="auto"/>
      <w:outlineLvl w:val="0"/>
    </w:pPr>
    <w:rPr>
      <w:rFonts w:asciiTheme="majorHAnsi" w:hAnsiTheme="majorHAnsi" w:cstheme="majorHAnsi"/>
      <w:b/>
      <w:color w:val="B10F1F" w:themeColor="accent3"/>
      <w:sz w:val="28"/>
      <w:szCs w:val="28"/>
    </w:rPr>
  </w:style>
  <w:style w:type="paragraph" w:styleId="Heading2">
    <w:name w:val="heading 2"/>
    <w:basedOn w:val="Normal"/>
    <w:next w:val="Normal"/>
    <w:link w:val="Heading2Char"/>
    <w:uiPriority w:val="9"/>
    <w:qFormat/>
    <w:rsid w:val="00BB2AFF"/>
    <w:pPr>
      <w:spacing w:line="276" w:lineRule="auto"/>
      <w:jc w:val="left"/>
      <w:outlineLvl w:val="1"/>
    </w:pPr>
    <w:rPr>
      <w:rFonts w:asciiTheme="majorHAnsi" w:hAnsiTheme="majorHAnsi" w:cs="Arimo"/>
      <w:color w:val="000000" w:themeColor="text1"/>
      <w:sz w:val="19"/>
      <w:szCs w:val="19"/>
    </w:rPr>
  </w:style>
  <w:style w:type="paragraph" w:styleId="Heading3">
    <w:name w:val="heading 3"/>
    <w:basedOn w:val="Normal"/>
    <w:next w:val="Normal"/>
    <w:link w:val="Heading3Char"/>
    <w:uiPriority w:val="9"/>
    <w:qFormat/>
    <w:rsid w:val="0020408E"/>
    <w:pPr>
      <w:tabs>
        <w:tab w:val="left" w:pos="360"/>
        <w:tab w:val="right" w:pos="8910"/>
      </w:tabs>
      <w:spacing w:before="60" w:after="60" w:line="276" w:lineRule="auto"/>
      <w:jc w:val="left"/>
      <w:outlineLvl w:val="2"/>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74DA"/>
    <w:pPr>
      <w:spacing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974DA"/>
    <w:rPr>
      <w:rFonts w:ascii="Tahoma" w:hAnsi="Tahoma" w:cs="Tahoma"/>
      <w:sz w:val="16"/>
      <w:szCs w:val="16"/>
    </w:rPr>
  </w:style>
  <w:style w:type="paragraph" w:styleId="Title">
    <w:name w:val="Title"/>
    <w:basedOn w:val="Normal"/>
    <w:next w:val="Normal"/>
    <w:link w:val="TitleChar"/>
    <w:uiPriority w:val="10"/>
    <w:qFormat/>
    <w:rsid w:val="000132B3"/>
    <w:pPr>
      <w:spacing w:after="0" w:line="240" w:lineRule="auto"/>
      <w:jc w:val="left"/>
      <w:textAlignment w:val="baseline"/>
    </w:pPr>
    <w:rPr>
      <w:rFonts w:asciiTheme="majorHAnsi" w:hAnsiTheme="majorHAnsi" w:cs="Arial"/>
      <w:b/>
      <w:bCs/>
      <w:caps/>
      <w:color w:val="000000" w:themeColor="text1"/>
      <w:spacing w:val="-20"/>
      <w:sz w:val="44"/>
      <w:szCs w:val="44"/>
    </w:rPr>
  </w:style>
  <w:style w:type="character" w:customStyle="1" w:styleId="TitleChar">
    <w:name w:val="Title Char"/>
    <w:basedOn w:val="DefaultParagraphFont"/>
    <w:link w:val="Title"/>
    <w:uiPriority w:val="10"/>
    <w:rsid w:val="000132B3"/>
    <w:rPr>
      <w:rFonts w:asciiTheme="majorHAnsi" w:eastAsiaTheme="minorEastAsia" w:hAnsiTheme="majorHAnsi" w:cs="Arial"/>
      <w:b/>
      <w:bCs/>
      <w:caps/>
      <w:color w:val="000000" w:themeColor="text1"/>
      <w:spacing w:val="-20"/>
      <w:sz w:val="44"/>
      <w:szCs w:val="44"/>
    </w:rPr>
  </w:style>
  <w:style w:type="paragraph" w:styleId="Subtitle">
    <w:name w:val="Subtitle"/>
    <w:basedOn w:val="Normal"/>
    <w:next w:val="Normal"/>
    <w:link w:val="SubtitleChar"/>
    <w:uiPriority w:val="11"/>
    <w:qFormat/>
    <w:rsid w:val="00267276"/>
    <w:pPr>
      <w:spacing w:after="0" w:line="276" w:lineRule="auto"/>
      <w:jc w:val="left"/>
      <w:textAlignment w:val="baseline"/>
    </w:pPr>
    <w:rPr>
      <w:rFonts w:cs="Arial"/>
      <w:caps/>
      <w:color w:val="000000" w:themeColor="text1"/>
      <w:kern w:val="24"/>
      <w:sz w:val="22"/>
      <w:szCs w:val="22"/>
    </w:rPr>
  </w:style>
  <w:style w:type="character" w:customStyle="1" w:styleId="SubtitleChar">
    <w:name w:val="Subtitle Char"/>
    <w:basedOn w:val="DefaultParagraphFont"/>
    <w:link w:val="Subtitle"/>
    <w:uiPriority w:val="11"/>
    <w:rsid w:val="00267276"/>
    <w:rPr>
      <w:rFonts w:eastAsiaTheme="minorEastAsia" w:cs="Arial"/>
      <w:caps/>
      <w:color w:val="000000" w:themeColor="text1"/>
      <w:kern w:val="24"/>
    </w:rPr>
  </w:style>
  <w:style w:type="paragraph" w:customStyle="1" w:styleId="Graphicsanchor">
    <w:name w:val="Graphics anchor"/>
    <w:basedOn w:val="Normal"/>
    <w:qFormat/>
    <w:rsid w:val="00267276"/>
    <w:pPr>
      <w:spacing w:after="0" w:line="240" w:lineRule="auto"/>
    </w:pPr>
  </w:style>
  <w:style w:type="paragraph" w:styleId="Salutation">
    <w:name w:val="Salutation"/>
    <w:basedOn w:val="Normal"/>
    <w:next w:val="Normal"/>
    <w:link w:val="SalutationChar"/>
    <w:uiPriority w:val="99"/>
    <w:semiHidden/>
    <w:rsid w:val="00267276"/>
    <w:pPr>
      <w:spacing w:before="1920" w:after="0" w:line="276" w:lineRule="auto"/>
    </w:pPr>
    <w:rPr>
      <w:b/>
      <w:color w:val="auto"/>
    </w:rPr>
  </w:style>
  <w:style w:type="character" w:customStyle="1" w:styleId="SalutationChar">
    <w:name w:val="Salutation Char"/>
    <w:basedOn w:val="DefaultParagraphFont"/>
    <w:link w:val="Salutation"/>
    <w:uiPriority w:val="99"/>
    <w:semiHidden/>
    <w:rsid w:val="002F35ED"/>
    <w:rPr>
      <w:rFonts w:eastAsiaTheme="minorEastAsia"/>
      <w:b/>
      <w:sz w:val="18"/>
      <w:szCs w:val="18"/>
    </w:rPr>
  </w:style>
  <w:style w:type="character" w:customStyle="1" w:styleId="Heading1Char">
    <w:name w:val="Heading 1 Char"/>
    <w:basedOn w:val="DefaultParagraphFont"/>
    <w:link w:val="Heading1"/>
    <w:uiPriority w:val="9"/>
    <w:rsid w:val="002F35ED"/>
    <w:rPr>
      <w:rFonts w:asciiTheme="majorHAnsi" w:eastAsiaTheme="minorEastAsia" w:hAnsiTheme="majorHAnsi" w:cstheme="majorHAnsi"/>
      <w:b/>
      <w:color w:val="B10F1F" w:themeColor="accent3"/>
      <w:sz w:val="28"/>
      <w:szCs w:val="28"/>
    </w:rPr>
  </w:style>
  <w:style w:type="character" w:customStyle="1" w:styleId="Heading2Char">
    <w:name w:val="Heading 2 Char"/>
    <w:basedOn w:val="DefaultParagraphFont"/>
    <w:link w:val="Heading2"/>
    <w:uiPriority w:val="9"/>
    <w:rsid w:val="00BB2AFF"/>
    <w:rPr>
      <w:rFonts w:asciiTheme="majorHAnsi" w:eastAsiaTheme="minorEastAsia" w:hAnsiTheme="majorHAnsi" w:cs="Arimo"/>
      <w:color w:val="000000" w:themeColor="text1"/>
      <w:sz w:val="19"/>
      <w:szCs w:val="19"/>
    </w:rPr>
  </w:style>
  <w:style w:type="character" w:customStyle="1" w:styleId="Heading3Char">
    <w:name w:val="Heading 3 Char"/>
    <w:basedOn w:val="DefaultParagraphFont"/>
    <w:link w:val="Heading3"/>
    <w:uiPriority w:val="9"/>
    <w:rsid w:val="0020408E"/>
    <w:rPr>
      <w:rFonts w:eastAsiaTheme="minorEastAsia"/>
      <w:color w:val="595959" w:themeColor="text1" w:themeTint="A6"/>
      <w:sz w:val="18"/>
      <w:szCs w:val="18"/>
    </w:rPr>
  </w:style>
  <w:style w:type="paragraph" w:styleId="Signature">
    <w:name w:val="Signature"/>
    <w:basedOn w:val="Normal"/>
    <w:link w:val="SignatureChar"/>
    <w:uiPriority w:val="99"/>
    <w:rsid w:val="00267276"/>
    <w:pPr>
      <w:spacing w:after="0" w:line="240" w:lineRule="auto"/>
    </w:pPr>
    <w:rPr>
      <w:rFonts w:asciiTheme="majorHAnsi" w:hAnsiTheme="majorHAnsi"/>
      <w:b/>
      <w:bCs/>
      <w:color w:val="auto"/>
      <w:sz w:val="24"/>
      <w:szCs w:val="24"/>
    </w:rPr>
  </w:style>
  <w:style w:type="character" w:customStyle="1" w:styleId="SignatureChar">
    <w:name w:val="Signature Char"/>
    <w:basedOn w:val="DefaultParagraphFont"/>
    <w:link w:val="Signature"/>
    <w:uiPriority w:val="99"/>
    <w:rsid w:val="00267276"/>
    <w:rPr>
      <w:rFonts w:asciiTheme="majorHAnsi" w:eastAsiaTheme="minorEastAsia" w:hAnsiTheme="majorHAnsi"/>
      <w:b/>
      <w:bCs/>
      <w:sz w:val="24"/>
      <w:szCs w:val="24"/>
    </w:rPr>
  </w:style>
  <w:style w:type="paragraph" w:styleId="NoSpacing">
    <w:name w:val="No Spacing"/>
    <w:uiPriority w:val="1"/>
    <w:semiHidden/>
    <w:qFormat/>
    <w:rsid w:val="00BB2AFF"/>
    <w:pPr>
      <w:spacing w:after="0" w:line="240" w:lineRule="auto"/>
      <w:jc w:val="both"/>
    </w:pPr>
    <w:rPr>
      <w:rFonts w:eastAsiaTheme="minorEastAsia"/>
      <w:color w:val="595959" w:themeColor="text1" w:themeTint="A6"/>
      <w:sz w:val="18"/>
      <w:szCs w:val="18"/>
    </w:rPr>
  </w:style>
  <w:style w:type="paragraph" w:customStyle="1" w:styleId="Contactinfo">
    <w:name w:val="Contact info"/>
    <w:basedOn w:val="Normal"/>
    <w:qFormat/>
    <w:rsid w:val="009E4E0E"/>
    <w:pPr>
      <w:spacing w:after="0" w:line="276" w:lineRule="auto"/>
      <w:jc w:val="left"/>
    </w:pPr>
  </w:style>
  <w:style w:type="character" w:styleId="Emphasis">
    <w:name w:val="Emphasis"/>
    <w:uiPriority w:val="20"/>
    <w:qFormat/>
    <w:rsid w:val="00CF5809"/>
    <w:rPr>
      <w:i w:val="0"/>
      <w:iCs/>
      <w:color w:val="auto"/>
      <w:sz w:val="19"/>
    </w:rPr>
  </w:style>
  <w:style w:type="character" w:customStyle="1" w:styleId="Bold">
    <w:name w:val="Bold"/>
    <w:uiPriority w:val="1"/>
    <w:semiHidden/>
    <w:qFormat/>
    <w:rsid w:val="00267276"/>
    <w:rPr>
      <w:rFonts w:asciiTheme="minorHAnsi" w:eastAsia="Times New Roman" w:hAnsiTheme="minorHAnsi" w:cs="Arimo"/>
      <w:b/>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702597">
      <w:bodyDiv w:val="1"/>
      <w:marLeft w:val="0"/>
      <w:marRight w:val="0"/>
      <w:marTop w:val="0"/>
      <w:marBottom w:val="0"/>
      <w:divBdr>
        <w:top w:val="none" w:sz="0" w:space="0" w:color="auto"/>
        <w:left w:val="none" w:sz="0" w:space="0" w:color="auto"/>
        <w:bottom w:val="none" w:sz="0" w:space="0" w:color="auto"/>
        <w:right w:val="none" w:sz="0" w:space="0" w:color="auto"/>
      </w:divBdr>
    </w:div>
    <w:div w:id="206664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sv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oo\AppData\Roaming\Microsoft\Templates\Letterhead%20with%20logo%20and%20circles%20design.dotx" TargetMode="External"/></Relationships>
</file>

<file path=word/theme/theme1.xml><?xml version="1.0" encoding="utf-8"?>
<a:theme xmlns:a="http://schemas.openxmlformats.org/drawingml/2006/main" name="Office Theme">
  <a:themeElements>
    <a:clrScheme name="Red">
      <a:dk1>
        <a:sysClr val="windowText" lastClr="000000"/>
      </a:dk1>
      <a:lt1>
        <a:sysClr val="window" lastClr="FFFFFF"/>
      </a:lt1>
      <a:dk2>
        <a:srgbClr val="505046"/>
      </a:dk2>
      <a:lt2>
        <a:srgbClr val="EEECE1"/>
      </a:lt2>
      <a:accent1>
        <a:srgbClr val="E84C22"/>
      </a:accent1>
      <a:accent2>
        <a:srgbClr val="FFBD47"/>
      </a:accent2>
      <a:accent3>
        <a:srgbClr val="B10F1F"/>
      </a:accent3>
      <a:accent4>
        <a:srgbClr val="FF8427"/>
      </a:accent4>
      <a:accent5>
        <a:srgbClr val="FABEAC"/>
      </a:accent5>
      <a:accent6>
        <a:srgbClr val="B22600"/>
      </a:accent6>
      <a:hlink>
        <a:srgbClr val="CC9900"/>
      </a:hlink>
      <a:folHlink>
        <a:srgbClr val="666699"/>
      </a:folHlink>
    </a:clrScheme>
    <a:fontScheme name="Raleway">
      <a:majorFont>
        <a:latin typeface="Raleway"/>
        <a:ea typeface=""/>
        <a:cs typeface=""/>
      </a:majorFont>
      <a:minorFont>
        <a:latin typeface="Raleway"/>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30e9df3-be65-4c73-a93b-d1236ebd677e" xsi:nil="true"/>
    <ImageTagsTaxHTField xmlns="71af3243-3dd4-4a8d-8c0d-dd76da1f02a5">
      <Terms xmlns="http://schemas.microsoft.com/office/infopath/2007/PartnerControls"/>
    </ImageTagsTaxHTField>
    <Image xmlns="71af3243-3dd4-4a8d-8c0d-dd76da1f02a5">
      <Url xsi:nil="true"/>
      <Description xsi:nil="true"/>
    </Image>
    <Status xmlns="71af3243-3dd4-4a8d-8c0d-dd76da1f02a5">Not started</Status>
    <Background xmlns="71af3243-3dd4-4a8d-8c0d-dd76da1f02a5">false</Background>
    <MediaServiceKeyPoints xmlns="71af3243-3dd4-4a8d-8c0d-dd76da1f02a5" xsi:nil="true"/>
    <SharedWithUsers xmlns="16c05727-aa75-4e4a-9b5f-8a80a116589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30" ma:contentTypeDescription="Create a new document." ma:contentTypeScope="" ma:versionID="cec0622158e8f13124e9e8fd4de31bd1">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3b52f30ab005d15df08657af532e6e38"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element ref="ns2:MediaServiceSearchProperties" minOccurs="0"/>
                <xsd:element ref="ns2:MediaServiceDocTags" minOccurs="0"/>
                <xsd:element ref="ns2:MediaServiceObjectDetectorVersions" minOccurs="0"/>
                <xsd:element ref="ns2:MediaServiceSystemTag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hidden="true"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hidden="tru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hidden="true" ma:internalName="Background" ma:readOnly="false">
      <xsd:simpleType>
        <xsd:restriction base="dms:Boolea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DocTags" ma:index="30" nillable="true" ma:displayName="MediaServiceDocTags" ma:hidden="true" ma:internalName="MediaServiceDocTags" ma:readOnly="true">
      <xsd:simpleType>
        <xsd:restriction base="dms:Note"/>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ystemTags" ma:index="32" nillable="true" ma:displayName="MediaServiceSystemTags" ma:hidden="true" ma:internalName="MediaServiceSystemTag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48362-7543-491A-A40F-6A566F799321}">
  <ds:schemaRefs>
    <ds:schemaRef ds:uri="http://schemas.microsoft.com/office/2006/metadata/properties"/>
    <ds:schemaRef ds:uri="http://schemas.microsoft.com/office/infopath/2007/PartnerControls"/>
    <ds:schemaRef ds:uri="http://schemas.microsoft.com/sharepoint/v3"/>
    <ds:schemaRef ds:uri="230e9df3-be65-4c73-a93b-d1236ebd677e"/>
    <ds:schemaRef ds:uri="71af3243-3dd4-4a8d-8c0d-dd76da1f02a5"/>
    <ds:schemaRef ds:uri="16c05727-aa75-4e4a-9b5f-8a80a1165891"/>
  </ds:schemaRefs>
</ds:datastoreItem>
</file>

<file path=customXml/itemProps2.xml><?xml version="1.0" encoding="utf-8"?>
<ds:datastoreItem xmlns:ds="http://schemas.openxmlformats.org/officeDocument/2006/customXml" ds:itemID="{892FA73D-9FEB-40F0-A782-3D3B8AADAC43}">
  <ds:schemaRefs>
    <ds:schemaRef ds:uri="http://schemas.microsoft.com/sharepoint/v3/contenttype/forms"/>
  </ds:schemaRefs>
</ds:datastoreItem>
</file>

<file path=customXml/itemProps3.xml><?xml version="1.0" encoding="utf-8"?>
<ds:datastoreItem xmlns:ds="http://schemas.openxmlformats.org/officeDocument/2006/customXml" ds:itemID="{3AEE3A02-E403-4813-BDA7-220FAC46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Letterhead with logo and circles design</Template>
  <TotalTime>3</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Muhammad Khalid Farooq</dc:creator>
  <cp:lastModifiedBy>Muhammad Khalid Farooq</cp:lastModifiedBy>
  <cp:revision>1</cp:revision>
  <dcterms:created xsi:type="dcterms:W3CDTF">2025-02-20T09:55:00Z</dcterms:created>
  <dcterms:modified xsi:type="dcterms:W3CDTF">2025-02-20T09:58:00Z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MediaServiceImageTags">
    <vt:lpwstr/>
  </property>
  <property fmtid="{D5CDD505-2E9C-101B-9397-08002B2CF9AE}" pid="4" name="Order">
    <vt:r8>5534200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